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BF6" w:rsidRPr="007E0BF6" w:rsidRDefault="007E0BF6" w:rsidP="007E0BF6">
      <w:pPr>
        <w:ind w:right="-2"/>
        <w:rPr>
          <w:rFonts w:asciiTheme="minorHAnsi" w:hAnsiTheme="minorHAnsi" w:cstheme="minorHAnsi"/>
          <w:b/>
          <w:sz w:val="22"/>
          <w:szCs w:val="22"/>
        </w:rPr>
      </w:pPr>
      <w:r w:rsidRPr="007E0BF6">
        <w:rPr>
          <w:rFonts w:asciiTheme="minorHAnsi" w:hAnsiTheme="minorHAnsi" w:cstheme="minorHAnsi"/>
          <w:b/>
          <w:sz w:val="22"/>
          <w:szCs w:val="22"/>
        </w:rPr>
        <w:t xml:space="preserve">Załącznik </w:t>
      </w:r>
      <w:r>
        <w:rPr>
          <w:rFonts w:asciiTheme="minorHAnsi" w:hAnsiTheme="minorHAnsi" w:cstheme="minorHAnsi"/>
          <w:b/>
          <w:sz w:val="22"/>
          <w:szCs w:val="22"/>
        </w:rPr>
        <w:t xml:space="preserve">nr </w:t>
      </w:r>
      <w:r w:rsidRPr="007E0BF6">
        <w:rPr>
          <w:rFonts w:asciiTheme="minorHAnsi" w:hAnsiTheme="minorHAnsi" w:cstheme="minorHAnsi"/>
          <w:b/>
          <w:sz w:val="22"/>
          <w:szCs w:val="22"/>
        </w:rPr>
        <w:t xml:space="preserve">5 </w:t>
      </w:r>
      <w:r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7E0BF6">
        <w:rPr>
          <w:rFonts w:asciiTheme="minorHAnsi" w:hAnsiTheme="minorHAnsi" w:cstheme="minorHAnsi"/>
          <w:b/>
          <w:sz w:val="22"/>
          <w:szCs w:val="22"/>
        </w:rPr>
        <w:t>Karta oceny formularza rekrutacyjnego</w:t>
      </w:r>
    </w:p>
    <w:p w:rsidR="007E0BF6" w:rsidRDefault="007E0BF6" w:rsidP="00B665C4">
      <w:pPr>
        <w:ind w:right="-2"/>
        <w:jc w:val="center"/>
        <w:rPr>
          <w:rFonts w:asciiTheme="minorHAnsi" w:hAnsiTheme="minorHAnsi" w:cstheme="minorHAnsi"/>
          <w:b/>
          <w:sz w:val="22"/>
          <w:szCs w:val="22"/>
          <w:u w:val="single" w:color="000000"/>
        </w:rPr>
      </w:pPr>
    </w:p>
    <w:p w:rsidR="00B665C4" w:rsidRDefault="00B665C4" w:rsidP="00B665C4">
      <w:pPr>
        <w:ind w:right="-2"/>
        <w:jc w:val="center"/>
        <w:rPr>
          <w:rFonts w:asciiTheme="minorHAnsi" w:hAnsiTheme="minorHAnsi" w:cstheme="minorHAnsi"/>
          <w:b/>
          <w:sz w:val="22"/>
          <w:szCs w:val="22"/>
          <w:u w:val="single" w:color="000000"/>
        </w:rPr>
      </w:pPr>
      <w:r>
        <w:rPr>
          <w:rFonts w:asciiTheme="minorHAnsi" w:hAnsiTheme="minorHAnsi" w:cstheme="minorHAnsi"/>
          <w:b/>
          <w:sz w:val="22"/>
          <w:szCs w:val="22"/>
          <w:u w:val="single" w:color="000000"/>
        </w:rPr>
        <w:t>KARTA OCENY FORMULARZA REKRUTACYJNEGO</w:t>
      </w:r>
    </w:p>
    <w:p w:rsidR="00B665C4" w:rsidRPr="007C6898" w:rsidRDefault="00B665C4" w:rsidP="00B665C4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C6898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Pr="007C6898">
        <w:rPr>
          <w:rFonts w:asciiTheme="minorHAnsi" w:hAnsiTheme="minorHAnsi" w:cstheme="minorHAnsi"/>
          <w:b/>
          <w:color w:val="000000"/>
          <w:sz w:val="22"/>
          <w:szCs w:val="22"/>
        </w:rPr>
        <w:t>OTWARCI NA ZMIANY</w:t>
      </w:r>
      <w:r w:rsidRPr="007C6898">
        <w:rPr>
          <w:rFonts w:asciiTheme="minorHAnsi" w:hAnsiTheme="minorHAnsi" w:cstheme="minorHAnsi"/>
          <w:b/>
          <w:bCs/>
          <w:sz w:val="22"/>
          <w:szCs w:val="22"/>
        </w:rPr>
        <w:t>”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7C6898">
        <w:rPr>
          <w:rFonts w:asciiTheme="minorHAnsi" w:hAnsiTheme="minorHAnsi" w:cstheme="minorHAnsi"/>
          <w:b/>
          <w:bCs/>
          <w:sz w:val="22"/>
          <w:szCs w:val="22"/>
        </w:rPr>
        <w:t>(RPPM.05.06.00-22-0013/17</w:t>
      </w:r>
      <w:r w:rsidRPr="007C6898">
        <w:rPr>
          <w:rFonts w:asciiTheme="minorHAnsi" w:hAnsiTheme="minorHAnsi" w:cstheme="minorHAnsi"/>
          <w:b/>
          <w:sz w:val="22"/>
          <w:szCs w:val="22"/>
        </w:rPr>
        <w:t>)</w:t>
      </w:r>
    </w:p>
    <w:p w:rsidR="00B665C4" w:rsidRDefault="00B665C4" w:rsidP="00B665C4">
      <w:pPr>
        <w:ind w:right="-2"/>
        <w:jc w:val="center"/>
        <w:rPr>
          <w:rFonts w:asciiTheme="minorHAnsi" w:hAnsiTheme="minorHAnsi" w:cstheme="minorHAnsi"/>
          <w:b/>
          <w:sz w:val="22"/>
          <w:szCs w:val="22"/>
          <w:u w:val="single" w:color="000000"/>
        </w:rPr>
      </w:pPr>
      <w:r w:rsidRPr="007C6898">
        <w:rPr>
          <w:rFonts w:asciiTheme="minorHAnsi" w:hAnsiTheme="minorHAnsi" w:cstheme="minorHAnsi"/>
          <w:b/>
          <w:bCs/>
          <w:sz w:val="22"/>
          <w:szCs w:val="22"/>
        </w:rPr>
        <w:t xml:space="preserve">- </w:t>
      </w:r>
      <w:r>
        <w:rPr>
          <w:rFonts w:asciiTheme="minorHAnsi" w:hAnsiTheme="minorHAnsi" w:cstheme="minorHAnsi"/>
          <w:b/>
          <w:bCs/>
          <w:sz w:val="22"/>
          <w:szCs w:val="22"/>
        </w:rPr>
        <w:t>WSPARCIE NA ROZPOCZĘCIE DZIAŁALNOŚCI GOSPODARCZEJ</w:t>
      </w:r>
    </w:p>
    <w:p w:rsidR="000C4987" w:rsidRPr="00E71B19" w:rsidRDefault="000C4987" w:rsidP="00B665C4">
      <w:pPr>
        <w:ind w:right="-2"/>
        <w:rPr>
          <w:rFonts w:asciiTheme="minorHAnsi" w:hAnsiTheme="minorHAnsi" w:cstheme="minorHAnsi"/>
          <w:sz w:val="22"/>
          <w:szCs w:val="22"/>
        </w:rPr>
      </w:pPr>
    </w:p>
    <w:p w:rsidR="000C4987" w:rsidRPr="00E71B19" w:rsidRDefault="000C4987" w:rsidP="00E71B19">
      <w:pPr>
        <w:pStyle w:val="Nagwek1"/>
        <w:rPr>
          <w:rFonts w:asciiTheme="minorHAnsi" w:hAnsiTheme="minorHAnsi" w:cstheme="minorHAnsi"/>
          <w:sz w:val="22"/>
        </w:rPr>
      </w:pPr>
      <w:r w:rsidRPr="00E71B19">
        <w:rPr>
          <w:rFonts w:asciiTheme="minorHAnsi" w:hAnsiTheme="minorHAnsi" w:cstheme="minorHAnsi"/>
          <w:sz w:val="22"/>
        </w:rPr>
        <w:t>Arkusz wypełniony przez: Beneficjenta (Projektodawc</w:t>
      </w:r>
      <w:r w:rsidRPr="00E71B19">
        <w:rPr>
          <w:rFonts w:asciiTheme="minorHAnsi" w:hAnsiTheme="minorHAnsi" w:cstheme="minorHAnsi"/>
          <w:b w:val="0"/>
          <w:sz w:val="22"/>
        </w:rPr>
        <w:t>ę</w:t>
      </w:r>
      <w:r w:rsidRPr="00E71B19">
        <w:rPr>
          <w:rFonts w:asciiTheme="minorHAnsi" w:hAnsiTheme="minorHAnsi" w:cstheme="minorHAnsi"/>
          <w:sz w:val="22"/>
        </w:rPr>
        <w:t xml:space="preserve">) </w:t>
      </w:r>
    </w:p>
    <w:tbl>
      <w:tblPr>
        <w:tblStyle w:val="TableGrid"/>
        <w:tblW w:w="9286" w:type="dxa"/>
        <w:tblInd w:w="-107" w:type="dxa"/>
        <w:tblCellMar>
          <w:left w:w="107" w:type="dxa"/>
          <w:right w:w="96" w:type="dxa"/>
        </w:tblCellMar>
        <w:tblLook w:val="04A0" w:firstRow="1" w:lastRow="0" w:firstColumn="1" w:lastColumn="0" w:noHBand="0" w:noVBand="1"/>
      </w:tblPr>
      <w:tblGrid>
        <w:gridCol w:w="4780"/>
        <w:gridCol w:w="4506"/>
      </w:tblGrid>
      <w:tr w:rsidR="000C4987" w:rsidRPr="00E71B19" w:rsidTr="00B665C4">
        <w:trPr>
          <w:trHeight w:val="213"/>
        </w:trPr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C4987" w:rsidRPr="00E71B19" w:rsidRDefault="000C4987" w:rsidP="00B665C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Numer ewidencyjny Formularza  Rekrutacyjnego 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987" w:rsidRPr="00E71B19" w:rsidRDefault="000C4987" w:rsidP="00B665C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0C4987" w:rsidRPr="00E71B19" w:rsidTr="00B665C4">
        <w:trPr>
          <w:trHeight w:val="274"/>
        </w:trPr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C4987" w:rsidRPr="00E71B19" w:rsidRDefault="000C4987" w:rsidP="00B665C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Imię i nazwisko potencjalnego </w:t>
            </w:r>
            <w:r w:rsidR="00B665C4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Kandydata</w:t>
            </w:r>
            <w:r w:rsidRPr="00E71B1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 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987" w:rsidRPr="00E71B19" w:rsidRDefault="000C4987" w:rsidP="00B665C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0C4987" w:rsidRPr="00E71B19" w:rsidTr="00B665C4">
        <w:trPr>
          <w:trHeight w:val="206"/>
        </w:trPr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C4987" w:rsidRPr="00E71B19" w:rsidRDefault="000C4987" w:rsidP="00B665C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Imię i nazwisko Członka Komisji Rekrutacyjnej 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987" w:rsidRPr="00E71B19" w:rsidRDefault="000C4987" w:rsidP="00B665C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C96975" w:rsidRPr="00E71B19" w:rsidTr="00B665C4">
        <w:trPr>
          <w:trHeight w:val="206"/>
        </w:trPr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96975" w:rsidRPr="00E71B19" w:rsidRDefault="00C96975" w:rsidP="00B665C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Data wpływu formularza rekrutacyjnego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975" w:rsidRPr="00E71B19" w:rsidRDefault="00C96975" w:rsidP="00B665C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0C4987" w:rsidRPr="00E71B19" w:rsidRDefault="000C4987" w:rsidP="00E71B19">
      <w:pPr>
        <w:rPr>
          <w:rFonts w:asciiTheme="minorHAnsi" w:hAnsiTheme="minorHAnsi" w:cstheme="minorHAnsi"/>
          <w:sz w:val="22"/>
          <w:szCs w:val="22"/>
        </w:rPr>
      </w:pPr>
      <w:r w:rsidRPr="00E71B19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0C4987" w:rsidRPr="00B665C4" w:rsidRDefault="000C4987" w:rsidP="00B665C4">
      <w:pPr>
        <w:rPr>
          <w:rFonts w:asciiTheme="minorHAnsi" w:hAnsiTheme="minorHAnsi" w:cstheme="minorHAnsi"/>
          <w:sz w:val="22"/>
          <w:szCs w:val="22"/>
        </w:rPr>
      </w:pPr>
      <w:r w:rsidRPr="00B665C4">
        <w:rPr>
          <w:rFonts w:asciiTheme="minorHAnsi" w:hAnsiTheme="minorHAnsi" w:cstheme="minorHAnsi"/>
          <w:sz w:val="22"/>
          <w:szCs w:val="22"/>
        </w:rPr>
        <w:t xml:space="preserve"> Niniejszym oświadczam, że:  </w:t>
      </w:r>
    </w:p>
    <w:p w:rsidR="000C4987" w:rsidRPr="00B665C4" w:rsidRDefault="000C4987" w:rsidP="00B665C4">
      <w:pPr>
        <w:pStyle w:val="Akapitzlist"/>
        <w:numPr>
          <w:ilvl w:val="0"/>
          <w:numId w:val="18"/>
        </w:numPr>
        <w:spacing w:after="0" w:line="240" w:lineRule="auto"/>
        <w:ind w:left="426" w:right="-10"/>
        <w:jc w:val="both"/>
        <w:rPr>
          <w:rFonts w:asciiTheme="minorHAnsi" w:hAnsiTheme="minorHAnsi" w:cstheme="minorHAnsi"/>
        </w:rPr>
      </w:pPr>
      <w:r w:rsidRPr="00B665C4">
        <w:rPr>
          <w:rFonts w:asciiTheme="minorHAnsi" w:hAnsiTheme="minorHAnsi" w:cstheme="minorHAnsi"/>
        </w:rPr>
        <w:t xml:space="preserve">nie pozostaję w związku małżeńskim albo stosunku pokrewieństwa lub powinowactwa w linii prostej, pokrewieństwa lub powinowactwa w linii bocznej do drugiego stopnia, oraz nie jestem związany (-a) z tytułu przysposobienia opieki lub kurateli z uczestnikami projektu, z jego zastępcami prawnymi lub członkami władz osób prawnych biorących udział w procedurze konkursowej </w:t>
      </w:r>
    </w:p>
    <w:p w:rsidR="000C4987" w:rsidRPr="00B665C4" w:rsidRDefault="000C4987" w:rsidP="00B665C4">
      <w:pPr>
        <w:pStyle w:val="Akapitzlist"/>
        <w:numPr>
          <w:ilvl w:val="0"/>
          <w:numId w:val="18"/>
        </w:numPr>
        <w:spacing w:after="0" w:line="240" w:lineRule="auto"/>
        <w:ind w:left="426" w:right="-10"/>
        <w:jc w:val="both"/>
        <w:rPr>
          <w:rFonts w:asciiTheme="minorHAnsi" w:hAnsiTheme="minorHAnsi" w:cstheme="minorHAnsi"/>
        </w:rPr>
      </w:pPr>
      <w:r w:rsidRPr="00B665C4">
        <w:rPr>
          <w:rFonts w:asciiTheme="minorHAnsi" w:hAnsiTheme="minorHAnsi" w:cstheme="minorHAnsi"/>
        </w:rPr>
        <w:t>przed upływem trzech lat do daty wszczęcia procedury konkursowej nie pozostawałem /</w:t>
      </w:r>
      <w:proofErr w:type="spellStart"/>
      <w:r w:rsidRPr="00B665C4">
        <w:rPr>
          <w:rFonts w:asciiTheme="minorHAnsi" w:hAnsiTheme="minorHAnsi" w:cstheme="minorHAnsi"/>
        </w:rPr>
        <w:t>am</w:t>
      </w:r>
      <w:proofErr w:type="spellEnd"/>
      <w:r w:rsidRPr="00B665C4">
        <w:rPr>
          <w:rFonts w:asciiTheme="minorHAnsi" w:hAnsiTheme="minorHAnsi" w:cstheme="minorHAnsi"/>
        </w:rPr>
        <w:t xml:space="preserve"> w stosunku pracy lub zlecenia z uczestnikami projektu oraz nie byłem/</w:t>
      </w:r>
      <w:proofErr w:type="spellStart"/>
      <w:r w:rsidRPr="00B665C4">
        <w:rPr>
          <w:rFonts w:asciiTheme="minorHAnsi" w:hAnsiTheme="minorHAnsi" w:cstheme="minorHAnsi"/>
        </w:rPr>
        <w:t>am</w:t>
      </w:r>
      <w:proofErr w:type="spellEnd"/>
      <w:r w:rsidRPr="00B665C4">
        <w:rPr>
          <w:rFonts w:asciiTheme="minorHAnsi" w:hAnsiTheme="minorHAnsi" w:cstheme="minorHAnsi"/>
        </w:rPr>
        <w:t xml:space="preserve"> członkiem władz osób prawnych biorących udział w procedurze konkursowej  </w:t>
      </w:r>
    </w:p>
    <w:p w:rsidR="000C4987" w:rsidRPr="00B665C4" w:rsidRDefault="000C4987" w:rsidP="00B665C4">
      <w:pPr>
        <w:pStyle w:val="Akapitzlist"/>
        <w:numPr>
          <w:ilvl w:val="0"/>
          <w:numId w:val="18"/>
        </w:numPr>
        <w:spacing w:after="0" w:line="240" w:lineRule="auto"/>
        <w:ind w:left="426" w:right="-10"/>
        <w:jc w:val="both"/>
        <w:rPr>
          <w:rFonts w:asciiTheme="minorHAnsi" w:hAnsiTheme="minorHAnsi" w:cstheme="minorHAnsi"/>
        </w:rPr>
      </w:pPr>
      <w:r w:rsidRPr="00B665C4">
        <w:rPr>
          <w:rFonts w:asciiTheme="minorHAnsi" w:hAnsiTheme="minorHAnsi" w:cstheme="minorHAnsi"/>
        </w:rPr>
        <w:t xml:space="preserve">nie pozostaję z uczestnikami projektu w takim stosunku prawnym lub faktycznym, że może to budzić uzasadnione wątpliwości co do mojej bezstronności </w:t>
      </w:r>
    </w:p>
    <w:p w:rsidR="000C4987" w:rsidRPr="00B665C4" w:rsidRDefault="000C4987" w:rsidP="00B665C4">
      <w:pPr>
        <w:pStyle w:val="Akapitzlist"/>
        <w:numPr>
          <w:ilvl w:val="0"/>
          <w:numId w:val="18"/>
        </w:numPr>
        <w:spacing w:after="0" w:line="240" w:lineRule="auto"/>
        <w:ind w:left="426" w:right="-10"/>
        <w:jc w:val="both"/>
        <w:rPr>
          <w:rFonts w:asciiTheme="minorHAnsi" w:hAnsiTheme="minorHAnsi" w:cstheme="minorHAnsi"/>
        </w:rPr>
      </w:pPr>
      <w:r w:rsidRPr="00B665C4">
        <w:rPr>
          <w:rFonts w:asciiTheme="minorHAnsi" w:hAnsiTheme="minorHAnsi" w:cstheme="minorHAnsi"/>
        </w:rPr>
        <w:t xml:space="preserve">zobowiązuję się, że będę wypełniać moje obowiązki w sposób uczciwy i sprawiedliwy, zgodnie z posiadana wiedzą, - zobowiązuję się utrzymywać w tajemnicy i poufności wszelkie informacje i dokumenty, które zostały mi ujawnione, przygotowane przez mnie w trakcie procedury oceny formularzy lub wynikające z procesu oceny. </w:t>
      </w:r>
    </w:p>
    <w:p w:rsidR="000C4987" w:rsidRDefault="000C4987" w:rsidP="00E71B19">
      <w:pPr>
        <w:rPr>
          <w:rFonts w:asciiTheme="minorHAnsi" w:hAnsiTheme="minorHAnsi" w:cstheme="minorHAnsi"/>
          <w:sz w:val="22"/>
          <w:szCs w:val="22"/>
        </w:rPr>
      </w:pPr>
      <w:r w:rsidRPr="00E71B1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B665C4" w:rsidRDefault="00B665C4" w:rsidP="00E71B19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B665C4" w:rsidTr="008A1955">
        <w:tc>
          <w:tcPr>
            <w:tcW w:w="4530" w:type="dxa"/>
          </w:tcPr>
          <w:p w:rsidR="00B665C4" w:rsidRDefault="00B665C4" w:rsidP="008A195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B665C4" w:rsidRDefault="00B665C4" w:rsidP="008A195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--------------------------------------------------------</w:t>
            </w:r>
          </w:p>
          <w:p w:rsidR="00B665C4" w:rsidRDefault="00B665C4" w:rsidP="008A195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(miejscowość, data)</w:t>
            </w:r>
          </w:p>
          <w:p w:rsidR="00B665C4" w:rsidRDefault="00B665C4" w:rsidP="008A195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0" w:type="dxa"/>
          </w:tcPr>
          <w:p w:rsidR="00B665C4" w:rsidRDefault="00B665C4" w:rsidP="008A195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B665C4" w:rsidRDefault="00B665C4" w:rsidP="008A195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………………………………………………………………..</w:t>
            </w:r>
          </w:p>
          <w:p w:rsidR="00B665C4" w:rsidRDefault="00B665C4" w:rsidP="008A195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(podpis oceniającego)</w:t>
            </w:r>
          </w:p>
        </w:tc>
      </w:tr>
    </w:tbl>
    <w:p w:rsidR="000C4987" w:rsidRPr="00E71B19" w:rsidRDefault="000C4987" w:rsidP="00E71B19">
      <w:pPr>
        <w:rPr>
          <w:rFonts w:asciiTheme="minorHAnsi" w:hAnsiTheme="minorHAnsi" w:cstheme="minorHAnsi"/>
          <w:sz w:val="22"/>
          <w:szCs w:val="22"/>
        </w:rPr>
      </w:pPr>
      <w:r w:rsidRPr="00E71B19">
        <w:rPr>
          <w:rFonts w:asciiTheme="minorHAnsi" w:hAnsiTheme="minorHAnsi" w:cstheme="minorHAnsi"/>
          <w:sz w:val="22"/>
          <w:szCs w:val="22"/>
        </w:rPr>
        <w:t xml:space="preserve">                                                    </w:t>
      </w:r>
      <w:r w:rsidRPr="00E71B19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tbl>
      <w:tblPr>
        <w:tblStyle w:val="TableGrid"/>
        <w:tblW w:w="0" w:type="auto"/>
        <w:tblInd w:w="-108" w:type="dxa"/>
        <w:tblCellMar>
          <w:left w:w="115" w:type="dxa"/>
          <w:right w:w="59" w:type="dxa"/>
        </w:tblCellMar>
        <w:tblLook w:val="04A0" w:firstRow="1" w:lastRow="0" w:firstColumn="1" w:lastColumn="0" w:noHBand="0" w:noVBand="1"/>
      </w:tblPr>
      <w:tblGrid>
        <w:gridCol w:w="398"/>
        <w:gridCol w:w="4103"/>
        <w:gridCol w:w="707"/>
        <w:gridCol w:w="708"/>
        <w:gridCol w:w="1018"/>
        <w:gridCol w:w="2234"/>
      </w:tblGrid>
      <w:tr w:rsidR="001A2961" w:rsidRPr="00E71B19" w:rsidTr="00EE0359">
        <w:trPr>
          <w:trHeight w:val="269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B665C4" w:rsidRDefault="001A2961" w:rsidP="00B665C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665C4">
              <w:rPr>
                <w:rFonts w:asciiTheme="minorHAnsi" w:hAnsiTheme="minorHAnsi" w:cstheme="minorHAnsi"/>
                <w:b/>
                <w:sz w:val="22"/>
                <w:szCs w:val="22"/>
              </w:rPr>
              <w:t>I ETAP REKRUTACJI CZĘŚĆ A - OCENA FORMALNA</w:t>
            </w:r>
            <w:r w:rsidRPr="00B665C4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856353" w:rsidRPr="00E71B19" w:rsidTr="00EE0359">
        <w:trPr>
          <w:trHeight w:val="5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597990" w:rsidRDefault="001A2961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7990">
              <w:rPr>
                <w:rFonts w:asciiTheme="minorHAnsi" w:hAnsiTheme="minorHAnsi" w:cstheme="minorHAnsi"/>
                <w:sz w:val="22"/>
                <w:szCs w:val="22"/>
              </w:rPr>
              <w:t>LP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E71B19" w:rsidRDefault="001A2961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KRYTERIUM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E71B19" w:rsidRDefault="001A2961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TAK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E71B19" w:rsidRDefault="001A2961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NIE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E71B19" w:rsidRDefault="001A2961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DO KOREKTY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E71B19" w:rsidRDefault="001A2961" w:rsidP="00597990">
            <w:pPr>
              <w:ind w:left="3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UWAGI</w:t>
            </w:r>
          </w:p>
        </w:tc>
      </w:tr>
      <w:tr w:rsidR="00856353" w:rsidRPr="00E71B19" w:rsidTr="00EE0359">
        <w:trPr>
          <w:trHeight w:val="31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597990" w:rsidRDefault="001A2961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799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E71B19" w:rsidRDefault="001A2961" w:rsidP="005979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Czy formularz rekrutacyjny jest kompletny?</w:t>
            </w:r>
            <w:r w:rsidRPr="00E71B1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E71B19" w:rsidRDefault="001A2961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E71B19" w:rsidRDefault="001A2961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E71B19" w:rsidRDefault="001A2961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E71B19" w:rsidRDefault="001A2961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856353" w:rsidRPr="00E71B19" w:rsidTr="00EE0359">
        <w:trPr>
          <w:trHeight w:val="54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597990" w:rsidRDefault="00EE0359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799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E71B19" w:rsidRDefault="001A2961" w:rsidP="005979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hAnsiTheme="minorHAnsi" w:cstheme="minorHAnsi"/>
                <w:sz w:val="22"/>
                <w:szCs w:val="22"/>
              </w:rPr>
              <w:t xml:space="preserve">Czy formularz został złożony w terminie wskazanym w Regulaminie </w:t>
            </w:r>
            <w:r w:rsidR="00EE0359">
              <w:rPr>
                <w:rFonts w:asciiTheme="minorHAnsi" w:hAnsiTheme="minorHAnsi" w:cstheme="minorHAnsi"/>
                <w:sz w:val="22"/>
                <w:szCs w:val="22"/>
              </w:rPr>
              <w:t>Projektu?</w:t>
            </w:r>
            <w:r w:rsidRPr="00E71B1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E71B19" w:rsidRDefault="001A2961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E71B19" w:rsidRDefault="001A2961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E71B19" w:rsidRDefault="001A2961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E71B19" w:rsidRDefault="001A2961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856353" w:rsidRPr="00E71B19" w:rsidTr="00EE0359">
        <w:trPr>
          <w:trHeight w:val="83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597990" w:rsidRDefault="00EE0359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7990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E71B19" w:rsidRDefault="001A2961" w:rsidP="005979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hAnsiTheme="minorHAnsi" w:cstheme="minorHAnsi"/>
                <w:sz w:val="22"/>
                <w:szCs w:val="22"/>
              </w:rPr>
              <w:t>Czy formula</w:t>
            </w:r>
            <w:r w:rsidR="00EE0359">
              <w:rPr>
                <w:rFonts w:asciiTheme="minorHAnsi" w:hAnsiTheme="minorHAnsi" w:cstheme="minorHAnsi"/>
                <w:sz w:val="22"/>
                <w:szCs w:val="22"/>
              </w:rPr>
              <w:t>rz został wypełniony w formacie</w:t>
            </w:r>
            <w:r w:rsidRPr="00E71B1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EE035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71B19">
              <w:rPr>
                <w:rFonts w:asciiTheme="minorHAnsi" w:hAnsiTheme="minorHAnsi" w:cstheme="minorHAnsi"/>
                <w:sz w:val="22"/>
                <w:szCs w:val="22"/>
              </w:rPr>
              <w:t>który zamieszczono na stronie internetowej Projektu?</w:t>
            </w:r>
            <w:r w:rsidRPr="00E71B1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E71B19" w:rsidRDefault="001A2961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E71B19" w:rsidRDefault="001A2961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E71B19" w:rsidRDefault="001A2961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E71B19" w:rsidRDefault="001A2961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856353" w:rsidRPr="00E71B19" w:rsidTr="00EE0359">
        <w:trPr>
          <w:trHeight w:val="59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597990" w:rsidRDefault="00EE0359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7990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E71B19" w:rsidRDefault="001A2961" w:rsidP="005979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hAnsiTheme="minorHAnsi" w:cstheme="minorHAnsi"/>
                <w:sz w:val="22"/>
                <w:szCs w:val="22"/>
              </w:rPr>
              <w:t>Czy wszystkie pola formularza zostały wypełnione?</w:t>
            </w:r>
            <w:r w:rsidRPr="00E71B1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E71B19" w:rsidRDefault="001A2961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E71B19" w:rsidRDefault="001A2961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E71B19" w:rsidRDefault="001A2961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E71B19" w:rsidRDefault="001A2961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856353" w:rsidRPr="00E71B19" w:rsidTr="00EE0359">
        <w:trPr>
          <w:trHeight w:val="51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597990" w:rsidRDefault="00EE0359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7990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E71B19" w:rsidRDefault="001A2961" w:rsidP="005979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hAnsiTheme="minorHAnsi" w:cstheme="minorHAnsi"/>
                <w:sz w:val="22"/>
                <w:szCs w:val="22"/>
              </w:rPr>
              <w:t>Czy wszystkie wypełnione pola formularza są czytelne?</w:t>
            </w:r>
            <w:r w:rsidRPr="00E71B1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E71B19" w:rsidRDefault="001A2961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E71B19" w:rsidRDefault="001A2961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E71B19" w:rsidRDefault="001A2961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E71B19" w:rsidRDefault="001A2961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856353" w:rsidRPr="00E71B19" w:rsidTr="00EE0359">
        <w:trPr>
          <w:trHeight w:val="50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597990" w:rsidRDefault="00EE0359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7990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E71B19" w:rsidRDefault="001A2961" w:rsidP="005979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hAnsiTheme="minorHAnsi" w:cstheme="minorHAnsi"/>
                <w:sz w:val="22"/>
                <w:szCs w:val="22"/>
              </w:rPr>
              <w:t>Czy formularz został podpisany we wskazanym miejscu?</w:t>
            </w:r>
            <w:r w:rsidRPr="00E71B1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E71B19" w:rsidRDefault="001A2961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E71B19" w:rsidRDefault="001A2961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E71B19" w:rsidRDefault="001A2961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E71B19" w:rsidRDefault="001A2961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C96975" w:rsidRPr="00E71B19" w:rsidTr="00EE0359">
        <w:trPr>
          <w:trHeight w:val="50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975" w:rsidRPr="00597990" w:rsidRDefault="00C96975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799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7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975" w:rsidRPr="00E71B19" w:rsidRDefault="00C96975" w:rsidP="005979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Czy w formularzu parafowano wszystkie strony?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975" w:rsidRPr="00E71B19" w:rsidRDefault="00C96975" w:rsidP="0059799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975" w:rsidRPr="00E71B19" w:rsidRDefault="00C96975" w:rsidP="0059799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975" w:rsidRPr="00E71B19" w:rsidRDefault="00C96975" w:rsidP="0059799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975" w:rsidRPr="00E71B19" w:rsidRDefault="00C96975" w:rsidP="0059799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96975" w:rsidRPr="00E71B19" w:rsidTr="00EE0359">
        <w:trPr>
          <w:trHeight w:val="50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975" w:rsidRPr="00597990" w:rsidRDefault="00C96975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7990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975" w:rsidRPr="00E71B19" w:rsidRDefault="00C96975" w:rsidP="005979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Czy w formularzu wypełniono wszystkie oświadczenia?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975" w:rsidRPr="00E71B19" w:rsidRDefault="00C96975" w:rsidP="0059799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975" w:rsidRPr="00E71B19" w:rsidRDefault="00C96975" w:rsidP="0059799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975" w:rsidRPr="00E71B19" w:rsidRDefault="00C96975" w:rsidP="0059799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975" w:rsidRPr="00E71B19" w:rsidRDefault="00C96975" w:rsidP="0059799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56353" w:rsidRPr="00E71B19" w:rsidTr="00101A97">
        <w:trPr>
          <w:trHeight w:val="44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597990" w:rsidRDefault="00C96975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7990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E71B19" w:rsidRDefault="001A2961" w:rsidP="005979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hAnsiTheme="minorHAnsi" w:cstheme="minorHAnsi"/>
                <w:sz w:val="22"/>
                <w:szCs w:val="22"/>
              </w:rPr>
              <w:t>Czy do formularza dołączono wymagane załączniki?</w:t>
            </w:r>
            <w:r w:rsidRPr="00E71B1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E71B19" w:rsidRDefault="001A2961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E71B19" w:rsidRDefault="001A2961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E71B19" w:rsidRDefault="001A2961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E71B19" w:rsidRDefault="001A2961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856353" w:rsidRPr="00E71B19" w:rsidTr="00101A97">
        <w:trPr>
          <w:trHeight w:val="98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597990" w:rsidRDefault="00C96975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7990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E71B19" w:rsidRDefault="001A2961" w:rsidP="00597990">
            <w:pPr>
              <w:ind w:left="1"/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hAnsiTheme="minorHAnsi" w:cstheme="minorHAnsi"/>
                <w:sz w:val="22"/>
                <w:szCs w:val="22"/>
              </w:rPr>
              <w:t>Czy wszystkie załączniki są zgodne ze wzorami stanowiącymi załączniki do Regulaminu projektu i rekrutacji uczestników projektu?</w:t>
            </w:r>
            <w:r w:rsidRPr="00E71B1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E71B19" w:rsidRDefault="001A2961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E71B19" w:rsidRDefault="001A2961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E71B19" w:rsidRDefault="001A2961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E71B19" w:rsidRDefault="001A2961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856353" w:rsidRPr="00E71B19" w:rsidTr="00EE0359">
        <w:trPr>
          <w:trHeight w:val="26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597990" w:rsidRDefault="00C96975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7990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E71B19" w:rsidRDefault="001A2961" w:rsidP="005979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hAnsiTheme="minorHAnsi" w:cstheme="minorHAnsi"/>
                <w:sz w:val="22"/>
                <w:szCs w:val="22"/>
              </w:rPr>
              <w:t>Czy wszystkie załączniki są podpisane?</w:t>
            </w:r>
            <w:r w:rsidRPr="00E71B1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E71B19" w:rsidRDefault="001A2961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E71B19" w:rsidRDefault="001A2961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E71B19" w:rsidRDefault="001A2961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E71B19" w:rsidRDefault="001A2961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EE0359" w:rsidRPr="00E71B19" w:rsidTr="00EE0359">
        <w:trPr>
          <w:trHeight w:val="26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359" w:rsidRPr="00597990" w:rsidRDefault="00EE0359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799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C96975" w:rsidRPr="0059799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359" w:rsidRPr="00E71B19" w:rsidRDefault="00EE0359" w:rsidP="005979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Czy wszystkie kserokopie są potwierdzone za zgodność z oryginałem?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359" w:rsidRPr="00E71B19" w:rsidRDefault="00EE0359" w:rsidP="0059799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359" w:rsidRPr="00E71B19" w:rsidRDefault="00EE0359" w:rsidP="0059799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359" w:rsidRPr="00E71B19" w:rsidRDefault="00EE0359" w:rsidP="0059799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359" w:rsidRPr="00E71B19" w:rsidRDefault="00EE0359" w:rsidP="0059799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97990" w:rsidRPr="00E71B19" w:rsidTr="00856353">
        <w:trPr>
          <w:trHeight w:val="15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E0359" w:rsidRPr="00597990" w:rsidRDefault="00EE0359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E0359" w:rsidRPr="00856353" w:rsidRDefault="00EE0359" w:rsidP="00597990">
            <w:pPr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E0359" w:rsidRPr="00856353" w:rsidRDefault="00EE0359" w:rsidP="00597990">
            <w:pPr>
              <w:jc w:val="center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E0359" w:rsidRPr="00856353" w:rsidRDefault="00EE0359" w:rsidP="00597990">
            <w:pPr>
              <w:jc w:val="center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E0359" w:rsidRPr="00856353" w:rsidRDefault="00EE0359" w:rsidP="00597990">
            <w:pPr>
              <w:jc w:val="center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E0359" w:rsidRPr="00856353" w:rsidRDefault="00EE0359" w:rsidP="00597990">
            <w:pPr>
              <w:jc w:val="center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</w:tr>
      <w:tr w:rsidR="00856353" w:rsidRPr="00E71B19" w:rsidTr="00101A97">
        <w:trPr>
          <w:trHeight w:val="1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597990" w:rsidRDefault="00856353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799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C96975" w:rsidRPr="00597990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E71B19" w:rsidRDefault="00856353" w:rsidP="005979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Czy miejsce zamieszkania kandydat jest w </w:t>
            </w:r>
            <w:r w:rsidRPr="00587A41">
              <w:rPr>
                <w:rFonts w:asciiTheme="minorHAnsi" w:hAnsiTheme="minorHAnsi" w:cstheme="minorHAnsi"/>
                <w:sz w:val="22"/>
                <w:szCs w:val="22"/>
              </w:rPr>
              <w:t>woj. pomorskim w powiatach: m. Gdańsk, m. Gdynia,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87A41">
              <w:rPr>
                <w:rFonts w:asciiTheme="minorHAnsi" w:hAnsiTheme="minorHAnsi" w:cstheme="minorHAnsi"/>
                <w:sz w:val="22"/>
                <w:szCs w:val="22"/>
              </w:rPr>
              <w:t>m. Sopot, gdański, tczewski, starogardzki, koście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rski, kartuski, pucki lub </w:t>
            </w:r>
            <w:r w:rsidRPr="00856353">
              <w:rPr>
                <w:rFonts w:asciiTheme="minorHAnsi" w:hAnsiTheme="minorHAnsi" w:cstheme="minorHAnsi"/>
                <w:sz w:val="22"/>
                <w:szCs w:val="22"/>
              </w:rPr>
              <w:t>wejherowski</w:t>
            </w:r>
            <w:r w:rsidRPr="00856353">
              <w:rPr>
                <w:rFonts w:asciiTheme="minorHAnsi" w:eastAsia="Times New Roman" w:hAnsiTheme="minorHAnsi" w:cstheme="minorHAnsi"/>
                <w:sz w:val="22"/>
                <w:szCs w:val="22"/>
              </w:rPr>
              <w:t>?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E71B19" w:rsidRDefault="001A2961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E71B19" w:rsidRDefault="001A2961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61" w:rsidRPr="00E71B19" w:rsidRDefault="001A2961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AC" w:rsidRDefault="00531AAC" w:rsidP="00597990">
            <w:pPr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  <w:p w:rsidR="00531AAC" w:rsidRPr="00531AAC" w:rsidRDefault="00531AAC" w:rsidP="0059799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531AAC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Powiat: </w:t>
            </w:r>
          </w:p>
          <w:p w:rsidR="00531AAC" w:rsidRPr="00531AAC" w:rsidRDefault="00531AAC" w:rsidP="0059799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  <w:p w:rsidR="001A2961" w:rsidRPr="00E71B19" w:rsidRDefault="00531AAC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31AAC">
              <w:rPr>
                <w:rFonts w:asciiTheme="minorHAnsi" w:eastAsia="Times New Roman" w:hAnsiTheme="minorHAnsi" w:cstheme="minorHAnsi"/>
                <w:sz w:val="22"/>
                <w:szCs w:val="22"/>
              </w:rPr>
              <w:t>……………………………</w:t>
            </w:r>
            <w:r w:rsidR="001A2961" w:rsidRPr="00E71B1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856353" w:rsidRPr="00E71B19" w:rsidTr="001A2961">
        <w:trPr>
          <w:trHeight w:val="1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353" w:rsidRPr="00597990" w:rsidRDefault="00856353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799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C96975" w:rsidRPr="00597990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353" w:rsidRDefault="00856353" w:rsidP="005979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Czy kandydat jest osobą </w:t>
            </w:r>
            <w:r w:rsidRPr="00856353">
              <w:rPr>
                <w:rFonts w:asciiTheme="minorHAnsi" w:hAnsiTheme="minorHAnsi" w:cstheme="minorHAnsi"/>
                <w:sz w:val="22"/>
                <w:szCs w:val="22"/>
              </w:rPr>
              <w:t>pozostającą bez zatrudnienia, która utraciła pracę z przyczyn nie dotyczących pracownika w okresie nie dłuższym niż 6 miesięcy przed dniem przystąpienia dniem przystąpienia do projektu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lub osobą</w:t>
            </w:r>
            <w:r w:rsidRPr="00856353">
              <w:rPr>
                <w:rFonts w:asciiTheme="minorHAnsi" w:hAnsiTheme="minorHAnsi" w:cstheme="minorHAnsi"/>
                <w:sz w:val="22"/>
                <w:szCs w:val="22"/>
              </w:rPr>
              <w:t xml:space="preserve"> przewidzianą do zwolnienia</w:t>
            </w:r>
            <w:r w:rsidR="00F615EF" w:rsidRPr="00F615EF">
              <w:rPr>
                <w:rFonts w:asciiTheme="minorHAnsi" w:hAnsiTheme="minorHAnsi" w:cstheme="minorHAnsi"/>
                <w:sz w:val="22"/>
                <w:szCs w:val="22"/>
              </w:rPr>
              <w:t xml:space="preserve"> i</w:t>
            </w:r>
            <w:r w:rsidR="00F615EF">
              <w:rPr>
                <w:rFonts w:asciiTheme="minorHAnsi" w:hAnsiTheme="minorHAnsi" w:cstheme="minorHAnsi"/>
                <w:sz w:val="22"/>
                <w:szCs w:val="22"/>
              </w:rPr>
              <w:t xml:space="preserve"> jednocześnie</w:t>
            </w:r>
            <w:r w:rsidR="00F615EF" w:rsidRPr="00F615EF">
              <w:rPr>
                <w:rFonts w:asciiTheme="minorHAnsi" w:hAnsiTheme="minorHAnsi" w:cstheme="minorHAnsi"/>
                <w:sz w:val="22"/>
                <w:szCs w:val="22"/>
              </w:rPr>
              <w:t xml:space="preserve"> znajdującą się w okresie wypowiedzenia stosunku pracy lub stosunku służbowego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353" w:rsidRPr="00E71B19" w:rsidRDefault="00856353" w:rsidP="0059799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353" w:rsidRPr="00E71B19" w:rsidRDefault="00856353" w:rsidP="0059799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353" w:rsidRPr="00E71B19" w:rsidRDefault="00856353" w:rsidP="0059799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AC" w:rsidRPr="0008498D" w:rsidRDefault="00856353" w:rsidP="005979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8498D">
              <w:rPr>
                <w:rFonts w:asciiTheme="minorHAnsi" w:hAnsiTheme="minorHAnsi" w:cstheme="minorHAnsi"/>
                <w:sz w:val="20"/>
                <w:szCs w:val="20"/>
              </w:rPr>
              <w:t xml:space="preserve">osobą pozostająca bez zatrudnienia, która utraciła pracę z przyczyn nie dotyczących pracownika w okresie nie dłuższym niż 6 miesięcy przed dniem przystąpienia dniem przystąpienia do projektu </w:t>
            </w:r>
          </w:p>
          <w:p w:rsidR="00531AAC" w:rsidRPr="0008498D" w:rsidRDefault="00856353" w:rsidP="005979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8498D">
              <w:rPr>
                <w:rFonts w:asciiTheme="minorHAnsi" w:hAnsiTheme="minorHAnsi" w:cstheme="minorHAnsi"/>
                <w:sz w:val="20"/>
                <w:szCs w:val="20"/>
              </w:rPr>
              <w:t>/ osob</w:t>
            </w:r>
            <w:r w:rsidR="00531AAC" w:rsidRPr="0008498D"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08498D">
              <w:rPr>
                <w:rFonts w:asciiTheme="minorHAnsi" w:hAnsiTheme="minorHAnsi" w:cstheme="minorHAnsi"/>
                <w:sz w:val="20"/>
                <w:szCs w:val="20"/>
              </w:rPr>
              <w:t xml:space="preserve"> przewidziana do zwolnienia</w:t>
            </w:r>
            <w:r w:rsidR="00531AAC" w:rsidRPr="0008498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F615EF" w:rsidRPr="00F615EF">
              <w:rPr>
                <w:rFonts w:asciiTheme="minorHAnsi" w:hAnsiTheme="minorHAnsi" w:cstheme="minorHAnsi"/>
                <w:sz w:val="20"/>
                <w:szCs w:val="20"/>
              </w:rPr>
              <w:t>i znajdującą się w okresie wypowiedzenia stosunku pracy lub stosunku służbowego</w:t>
            </w:r>
          </w:p>
          <w:p w:rsidR="00856353" w:rsidRPr="00E71B19" w:rsidRDefault="00531AAC" w:rsidP="0059799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8498D">
              <w:rPr>
                <w:rFonts w:asciiTheme="minorHAnsi" w:hAnsiTheme="minorHAnsi" w:cstheme="minorHAnsi"/>
                <w:sz w:val="20"/>
                <w:szCs w:val="20"/>
              </w:rPr>
              <w:t>/ nie dotyczy</w:t>
            </w:r>
          </w:p>
        </w:tc>
      </w:tr>
      <w:tr w:rsidR="0008498D" w:rsidRPr="00E71B19" w:rsidTr="0008498D">
        <w:trPr>
          <w:trHeight w:val="52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98D" w:rsidRPr="00597990" w:rsidRDefault="0008498D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98D" w:rsidRDefault="0008498D" w:rsidP="005979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Czy kandydat podlega wykluczeniu (weryfikacja oświadczeń w formularzu)?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98D" w:rsidRPr="00E71B19" w:rsidRDefault="0008498D" w:rsidP="0059799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98D" w:rsidRPr="00E71B19" w:rsidRDefault="0008498D" w:rsidP="0059799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98D" w:rsidRPr="00E71B19" w:rsidRDefault="0008498D" w:rsidP="0059799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98D" w:rsidRDefault="0008498D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6353" w:rsidRPr="00E71B19" w:rsidTr="00F32683">
        <w:trPr>
          <w:trHeight w:val="60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353" w:rsidRPr="00597990" w:rsidRDefault="00856353" w:rsidP="0008498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799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08498D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353" w:rsidRDefault="00F32683" w:rsidP="005979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Czy kandydat jest osobą o niskich kwalifikacjach?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353" w:rsidRPr="00E71B19" w:rsidRDefault="00856353" w:rsidP="0059799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353" w:rsidRPr="00E71B19" w:rsidRDefault="00856353" w:rsidP="0059799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353" w:rsidRPr="00E71B19" w:rsidRDefault="00856353" w:rsidP="0059799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353" w:rsidRDefault="00F32683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32683">
              <w:rPr>
                <w:rFonts w:asciiTheme="minorHAnsi" w:hAnsiTheme="minorHAnsi" w:cstheme="minorHAnsi"/>
                <w:sz w:val="22"/>
                <w:szCs w:val="22"/>
              </w:rPr>
              <w:t>Wykształcenie: ……………………….</w:t>
            </w:r>
          </w:p>
          <w:p w:rsidR="00F32683" w:rsidRPr="00F32683" w:rsidRDefault="00F32683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/ nie dotyczy</w:t>
            </w:r>
          </w:p>
        </w:tc>
      </w:tr>
      <w:tr w:rsidR="00F32683" w:rsidRPr="00E71B19" w:rsidTr="00F32683">
        <w:trPr>
          <w:trHeight w:val="5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683" w:rsidRPr="00597990" w:rsidRDefault="00F32683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799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08498D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683" w:rsidRDefault="00F32683" w:rsidP="005979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Czy kandydat jest osobą </w:t>
            </w:r>
            <w:r w:rsidR="00F615EF" w:rsidRPr="00F615EF">
              <w:rPr>
                <w:rFonts w:asciiTheme="minorHAnsi" w:hAnsiTheme="minorHAnsi" w:cstheme="minorHAnsi"/>
                <w:sz w:val="22"/>
                <w:szCs w:val="22"/>
              </w:rPr>
              <w:t>powyżej 50 roku życia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683" w:rsidRPr="00E71B19" w:rsidRDefault="00F32683" w:rsidP="0059799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683" w:rsidRPr="00E71B19" w:rsidRDefault="00F32683" w:rsidP="0059799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683" w:rsidRPr="00E71B19" w:rsidRDefault="00F32683" w:rsidP="0059799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683" w:rsidRDefault="00F32683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F32683" w:rsidRPr="00F32683" w:rsidRDefault="00F32683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Wiek: ………………</w:t>
            </w:r>
          </w:p>
        </w:tc>
      </w:tr>
      <w:tr w:rsidR="00F32683" w:rsidRPr="00E71B19" w:rsidTr="00F32683">
        <w:trPr>
          <w:trHeight w:val="55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683" w:rsidRPr="00597990" w:rsidRDefault="00F32683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799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08498D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683" w:rsidRDefault="00F32683" w:rsidP="005979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Czy kandydat jest osobą poniżej 30 roku życia?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683" w:rsidRPr="00E71B19" w:rsidRDefault="00F32683" w:rsidP="0059799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683" w:rsidRPr="00E71B19" w:rsidRDefault="00F32683" w:rsidP="0059799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683" w:rsidRPr="00E71B19" w:rsidRDefault="00F32683" w:rsidP="0059799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683" w:rsidRDefault="00F32683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F32683" w:rsidRDefault="00F32683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Wiek: ………………</w:t>
            </w:r>
          </w:p>
        </w:tc>
      </w:tr>
      <w:tr w:rsidR="00F32683" w:rsidRPr="00E71B19" w:rsidTr="00F32683">
        <w:trPr>
          <w:trHeight w:val="46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683" w:rsidRPr="00597990" w:rsidRDefault="00F32683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799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08498D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683" w:rsidRDefault="00F32683" w:rsidP="005979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Czy kandydat jest kobietą?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683" w:rsidRPr="00E71B19" w:rsidRDefault="00F32683" w:rsidP="0059799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683" w:rsidRPr="00E71B19" w:rsidRDefault="00F32683" w:rsidP="0059799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683" w:rsidRPr="00E71B19" w:rsidRDefault="00F32683" w:rsidP="0059799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683" w:rsidRDefault="00F32683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F32683" w:rsidRDefault="00F32683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Płeć: ……….…………</w:t>
            </w:r>
          </w:p>
        </w:tc>
      </w:tr>
      <w:tr w:rsidR="00CB7B10" w:rsidRPr="00E71B19" w:rsidTr="00101A97">
        <w:trPr>
          <w:trHeight w:val="71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10" w:rsidRPr="00597990" w:rsidRDefault="0008498D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10" w:rsidRDefault="00CB7B10" w:rsidP="005979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Czy kandydat posiada aktualne orzeczenie o niepełnosprawności?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10" w:rsidRPr="00E71B19" w:rsidRDefault="00CB7B10" w:rsidP="0059799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10" w:rsidRPr="00E71B19" w:rsidRDefault="00CB7B10" w:rsidP="0059799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10" w:rsidRPr="00E71B19" w:rsidRDefault="00CB7B10" w:rsidP="0059799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10" w:rsidRDefault="00CB7B10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Osoba z niepełnosprawnością</w:t>
            </w:r>
          </w:p>
          <w:p w:rsidR="00CB7B10" w:rsidRDefault="00CB7B10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/ nie dotyczy</w:t>
            </w:r>
          </w:p>
        </w:tc>
      </w:tr>
      <w:tr w:rsidR="009233BB" w:rsidRPr="00E71B19" w:rsidTr="00F32683">
        <w:trPr>
          <w:trHeight w:val="46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3BB" w:rsidRPr="00597990" w:rsidRDefault="00C96975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799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2</w:t>
            </w:r>
            <w:r w:rsidR="0008498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3BB" w:rsidRDefault="009233BB" w:rsidP="005979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Czy kandydat spełnia warunki kwalifikowalności do projektu?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3BB" w:rsidRPr="00E71B19" w:rsidRDefault="009233BB" w:rsidP="0059799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3BB" w:rsidRPr="00E71B19" w:rsidRDefault="009233BB" w:rsidP="0059799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3BB" w:rsidRPr="00E71B19" w:rsidRDefault="009233BB" w:rsidP="0059799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3BB" w:rsidRDefault="009233BB" w:rsidP="005979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856353" w:rsidRDefault="00856353" w:rsidP="00E71B19">
      <w:pPr>
        <w:ind w:left="708"/>
        <w:rPr>
          <w:rFonts w:asciiTheme="minorHAnsi" w:hAnsiTheme="minorHAnsi" w:cstheme="minorHAnsi"/>
          <w:sz w:val="22"/>
          <w:szCs w:val="22"/>
        </w:rPr>
      </w:pPr>
    </w:p>
    <w:p w:rsidR="00101A97" w:rsidRDefault="00101A97" w:rsidP="00E71B19">
      <w:pPr>
        <w:ind w:left="708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856353" w:rsidTr="008A1955">
        <w:tc>
          <w:tcPr>
            <w:tcW w:w="4530" w:type="dxa"/>
          </w:tcPr>
          <w:p w:rsidR="00856353" w:rsidRDefault="00856353" w:rsidP="008A195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856353" w:rsidRDefault="00856353" w:rsidP="008A195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--------------------------------------------------------</w:t>
            </w:r>
          </w:p>
          <w:p w:rsidR="00856353" w:rsidRDefault="00856353" w:rsidP="00101A9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(miejscowość, data)</w:t>
            </w:r>
          </w:p>
        </w:tc>
        <w:tc>
          <w:tcPr>
            <w:tcW w:w="4530" w:type="dxa"/>
          </w:tcPr>
          <w:p w:rsidR="00856353" w:rsidRDefault="00856353" w:rsidP="008A195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856353" w:rsidRDefault="00856353" w:rsidP="008A195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………………………………………………………………..</w:t>
            </w:r>
          </w:p>
          <w:p w:rsidR="00856353" w:rsidRDefault="00856353" w:rsidP="008A195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(podpis oceniającego)</w:t>
            </w:r>
          </w:p>
        </w:tc>
      </w:tr>
    </w:tbl>
    <w:p w:rsidR="0008498D" w:rsidRDefault="0008498D" w:rsidP="0008498D">
      <w:pPr>
        <w:rPr>
          <w:rFonts w:asciiTheme="minorHAnsi" w:hAnsiTheme="minorHAnsi" w:cstheme="minorHAnsi"/>
          <w:sz w:val="22"/>
          <w:szCs w:val="22"/>
        </w:rPr>
      </w:pPr>
    </w:p>
    <w:p w:rsidR="00CA3214" w:rsidRDefault="00CA3214" w:rsidP="0008498D">
      <w:pPr>
        <w:rPr>
          <w:rFonts w:asciiTheme="minorHAnsi" w:hAnsiTheme="minorHAnsi" w:cstheme="minorHAnsi"/>
          <w:sz w:val="22"/>
          <w:szCs w:val="22"/>
        </w:rPr>
      </w:pPr>
    </w:p>
    <w:p w:rsidR="00CA3214" w:rsidRPr="00E71B19" w:rsidRDefault="00CA3214" w:rsidP="0008498D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0" w:type="auto"/>
        <w:tblInd w:w="-108" w:type="dxa"/>
        <w:tblCellMar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365"/>
        <w:gridCol w:w="3226"/>
        <w:gridCol w:w="1169"/>
        <w:gridCol w:w="1408"/>
      </w:tblGrid>
      <w:tr w:rsidR="00E71B19" w:rsidRPr="00E71B19" w:rsidTr="003008F6">
        <w:trPr>
          <w:trHeight w:val="408"/>
        </w:trPr>
        <w:tc>
          <w:tcPr>
            <w:tcW w:w="9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B19" w:rsidRPr="00BE7D7A" w:rsidRDefault="00B665C4" w:rsidP="00B665C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I </w:t>
            </w:r>
            <w:r w:rsidR="00E71B19" w:rsidRPr="00BE7D7A">
              <w:rPr>
                <w:rFonts w:asciiTheme="minorHAnsi" w:hAnsiTheme="minorHAnsi" w:cstheme="minorHAnsi"/>
                <w:b/>
                <w:sz w:val="22"/>
                <w:szCs w:val="22"/>
              </w:rPr>
              <w:t>ETAP</w:t>
            </w:r>
            <w:r w:rsidR="00BA555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REKRUTACJI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C</w:t>
            </w:r>
            <w:r w:rsidR="00E71B19" w:rsidRPr="00BE7D7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ZĘŚĆ </w:t>
            </w:r>
            <w:r w:rsidR="00BE7D7A">
              <w:rPr>
                <w:rFonts w:asciiTheme="minorHAnsi" w:hAnsiTheme="minorHAnsi" w:cstheme="minorHAnsi"/>
                <w:b/>
                <w:sz w:val="22"/>
                <w:szCs w:val="22"/>
              </w:rPr>
              <w:t>B</w:t>
            </w:r>
            <w:r w:rsidR="00E71B19" w:rsidRPr="00BE7D7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  <w:r w:rsidR="00E71B19" w:rsidRPr="00BE7D7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OCENA MERYTORYCZNA</w:t>
            </w:r>
          </w:p>
        </w:tc>
      </w:tr>
      <w:tr w:rsidR="00E71B19" w:rsidRPr="00E71B19" w:rsidTr="003008F6">
        <w:trPr>
          <w:trHeight w:val="406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B19" w:rsidRPr="00BE7D7A" w:rsidRDefault="00E71B19" w:rsidP="00BE7D7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E7D7A">
              <w:rPr>
                <w:rFonts w:asciiTheme="minorHAnsi" w:hAnsiTheme="minorHAnsi" w:cstheme="minorHAnsi"/>
                <w:b/>
                <w:sz w:val="22"/>
                <w:szCs w:val="22"/>
              </w:rPr>
              <w:t>ZAKRES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D7A" w:rsidRDefault="00E71B19" w:rsidP="00BE7D7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E7D7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Uzasadnienie </w:t>
            </w:r>
          </w:p>
          <w:p w:rsidR="00E71B19" w:rsidRPr="00BE7D7A" w:rsidRDefault="00E71B19" w:rsidP="00BE7D7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E7D7A">
              <w:rPr>
                <w:rFonts w:asciiTheme="minorHAnsi" w:hAnsiTheme="minorHAnsi" w:cstheme="minorHAnsi"/>
                <w:b/>
                <w:sz w:val="22"/>
                <w:szCs w:val="22"/>
              </w:rPr>
              <w:t>(minimum 3-5 zdań)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B19" w:rsidRPr="00BE7D7A" w:rsidRDefault="00E71B19" w:rsidP="00BE7D7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E7D7A">
              <w:rPr>
                <w:rFonts w:asciiTheme="minorHAnsi" w:hAnsiTheme="minorHAnsi" w:cstheme="minorHAnsi"/>
                <w:b/>
                <w:sz w:val="22"/>
                <w:szCs w:val="22"/>
              </w:rPr>
              <w:t>Przyznana liczba punktów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B19" w:rsidRPr="00BE7D7A" w:rsidRDefault="00E71B19" w:rsidP="00BE7D7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E7D7A">
              <w:rPr>
                <w:rFonts w:asciiTheme="minorHAnsi" w:hAnsiTheme="minorHAnsi" w:cstheme="minorHAnsi"/>
                <w:b/>
                <w:sz w:val="22"/>
                <w:szCs w:val="22"/>
              </w:rPr>
              <w:t>Maksymalna liczba punktów</w:t>
            </w:r>
          </w:p>
        </w:tc>
      </w:tr>
      <w:tr w:rsidR="00E71B19" w:rsidRPr="00E71B19" w:rsidTr="00D94D94">
        <w:trPr>
          <w:trHeight w:val="1837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B19" w:rsidRPr="00E71B19" w:rsidRDefault="00E71B19" w:rsidP="00E71B1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hAnsiTheme="minorHAnsi" w:cstheme="minorHAnsi"/>
                <w:b/>
                <w:sz w:val="22"/>
                <w:szCs w:val="22"/>
              </w:rPr>
              <w:t>1. Opis planowanej działalności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(op</w:t>
            </w:r>
            <w:r w:rsidRPr="00E71B19">
              <w:rPr>
                <w:rFonts w:asciiTheme="minorHAnsi" w:hAnsiTheme="minorHAnsi" w:cstheme="minorHAnsi"/>
                <w:i/>
                <w:sz w:val="22"/>
                <w:szCs w:val="22"/>
              </w:rPr>
              <w:t>is przedmiotu wykonywanej działalności, sektor, branża, główne kategorie oferowanych usług/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 w:rsidRPr="00E71B19">
              <w:rPr>
                <w:rFonts w:asciiTheme="minorHAnsi" w:hAnsiTheme="minorHAnsi" w:cstheme="minorHAnsi"/>
                <w:i/>
                <w:sz w:val="22"/>
                <w:szCs w:val="22"/>
              </w:rPr>
              <w:t>produktów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i poziom </w:t>
            </w:r>
            <w:r w:rsidRPr="00E71B19">
              <w:rPr>
                <w:rFonts w:asciiTheme="minorHAnsi" w:hAnsiTheme="minorHAnsi" w:cstheme="minorHAnsi"/>
                <w:i/>
                <w:sz w:val="22"/>
                <w:szCs w:val="22"/>
              </w:rPr>
              <w:t>wiedzy na temat tych produktów i usług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; </w:t>
            </w:r>
            <w:r w:rsidRPr="00E71B19">
              <w:rPr>
                <w:rFonts w:asciiTheme="minorHAnsi" w:hAnsiTheme="minorHAnsi" w:cstheme="minorHAnsi"/>
                <w:i/>
                <w:sz w:val="22"/>
                <w:szCs w:val="22"/>
              </w:rPr>
              <w:t>obszar,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na jakim firma będzie działać; m</w:t>
            </w:r>
            <w:r w:rsidRPr="00E71B19">
              <w:rPr>
                <w:rFonts w:asciiTheme="minorHAnsi" w:hAnsiTheme="minorHAnsi" w:cstheme="minorHAnsi"/>
                <w:i/>
                <w:sz w:val="22"/>
                <w:szCs w:val="22"/>
              </w:rPr>
              <w:t>otywy założenia działalności i uzasadnienie dla wybranej branży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; c</w:t>
            </w:r>
            <w:r w:rsidRPr="00E71B19">
              <w:rPr>
                <w:rFonts w:asciiTheme="minorHAnsi" w:hAnsiTheme="minorHAnsi" w:cstheme="minorHAnsi"/>
                <w:i/>
                <w:sz w:val="22"/>
                <w:szCs w:val="22"/>
              </w:rPr>
              <w:t>zy planowane jest dodatkowe zatrudnienie (od kiedy, w jakim wymiarze, ile osób)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; </w:t>
            </w:r>
            <w:r w:rsidRPr="00E71B19">
              <w:rPr>
                <w:rFonts w:asciiTheme="minorHAnsi" w:hAnsiTheme="minorHAnsi" w:cstheme="minorHAnsi"/>
                <w:i/>
                <w:sz w:val="22"/>
                <w:szCs w:val="22"/>
              </w:rPr>
              <w:t>ukończone szkoły/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 w:rsidRPr="00E71B19">
              <w:rPr>
                <w:rFonts w:asciiTheme="minorHAnsi" w:hAnsiTheme="minorHAnsi" w:cstheme="minorHAnsi"/>
                <w:i/>
                <w:sz w:val="22"/>
                <w:szCs w:val="22"/>
              </w:rPr>
              <w:t>uczelnie/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 w:rsidRPr="00E71B19">
              <w:rPr>
                <w:rFonts w:asciiTheme="minorHAnsi" w:hAnsiTheme="minorHAnsi" w:cstheme="minorHAnsi"/>
                <w:i/>
                <w:sz w:val="22"/>
                <w:szCs w:val="22"/>
              </w:rPr>
              <w:t>szkolenia/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 w:rsidRPr="00E71B19">
              <w:rPr>
                <w:rFonts w:asciiTheme="minorHAnsi" w:hAnsiTheme="minorHAnsi" w:cstheme="minorHAnsi"/>
                <w:i/>
                <w:sz w:val="22"/>
                <w:szCs w:val="22"/>
              </w:rPr>
              <w:t>kursy i które są najważniejsze z punktu widzenia planowanej działalności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; </w:t>
            </w:r>
            <w:r w:rsidRPr="00E71B19">
              <w:rPr>
                <w:rFonts w:asciiTheme="minorHAnsi" w:hAnsiTheme="minorHAnsi" w:cstheme="minorHAnsi"/>
                <w:i/>
                <w:sz w:val="22"/>
                <w:szCs w:val="22"/>
              </w:rPr>
              <w:t>posiadane doświadczenie zawodowe, kwalifikacje i umiejętności do prowadzenia działalności gospodarcze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; spójność doświadczenia i wykształcenia z planowaną działalnością gospodarczą</w:t>
            </w:r>
            <w:r w:rsidRPr="00E71B19">
              <w:rPr>
                <w:rFonts w:asciiTheme="minorHAnsi" w:hAnsiTheme="minorHAnsi" w:cstheme="minorHAnsi"/>
                <w:i/>
                <w:sz w:val="22"/>
                <w:szCs w:val="22"/>
              </w:rPr>
              <w:t>.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B19" w:rsidRPr="00E71B19" w:rsidRDefault="00E71B19" w:rsidP="00E71B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B19" w:rsidRPr="00E71B19" w:rsidRDefault="00E71B19" w:rsidP="00BE7D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B19" w:rsidRPr="00E71B19" w:rsidRDefault="00E71B19" w:rsidP="00BE7D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  <w:tr w:rsidR="00E71B19" w:rsidRPr="00E71B19" w:rsidTr="00CA3214">
        <w:trPr>
          <w:trHeight w:val="1833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B19" w:rsidRPr="00E71B19" w:rsidRDefault="00E71B19" w:rsidP="00E71B1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3DB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2.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Realność założeń (w tym c</w:t>
            </w:r>
            <w:r w:rsidRPr="00AD3DBF">
              <w:rPr>
                <w:rFonts w:asciiTheme="minorHAnsi" w:hAnsiTheme="minorHAnsi" w:cstheme="minorHAnsi"/>
                <w:b/>
                <w:sz w:val="22"/>
                <w:szCs w:val="22"/>
              </w:rPr>
              <w:t>harakterystyka klientów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 c</w:t>
            </w:r>
            <w:r w:rsidRPr="00AD3DBF">
              <w:rPr>
                <w:rFonts w:asciiTheme="minorHAnsi" w:hAnsiTheme="minorHAnsi" w:cstheme="minorHAnsi"/>
                <w:b/>
                <w:sz w:val="22"/>
                <w:szCs w:val="22"/>
              </w:rPr>
              <w:t>harakterystyka konkurencji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)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(c</w:t>
            </w:r>
            <w:r w:rsidRPr="00AD3DBF">
              <w:rPr>
                <w:rFonts w:asciiTheme="minorHAnsi" w:hAnsiTheme="minorHAnsi" w:cstheme="minorHAnsi"/>
                <w:i/>
                <w:sz w:val="22"/>
                <w:szCs w:val="22"/>
              </w:rPr>
              <w:t>haraktery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styka </w:t>
            </w:r>
            <w:r w:rsidRPr="00AD3DBF">
              <w:rPr>
                <w:rFonts w:asciiTheme="minorHAnsi" w:hAnsiTheme="minorHAnsi" w:cstheme="minorHAnsi"/>
                <w:i/>
                <w:sz w:val="22"/>
                <w:szCs w:val="22"/>
              </w:rPr>
              <w:t>os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ób</w:t>
            </w:r>
            <w:r w:rsidRPr="00AD3DBF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(instytucj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i, przedsiębiorstw</w:t>
            </w:r>
            <w:r w:rsidRPr="00AD3DBF">
              <w:rPr>
                <w:rFonts w:asciiTheme="minorHAnsi" w:hAnsiTheme="minorHAnsi" w:cstheme="minorHAnsi"/>
                <w:i/>
                <w:sz w:val="22"/>
                <w:szCs w:val="22"/>
              </w:rPr>
              <w:t>), do któryc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h kierowana będzie oferta firmy; </w:t>
            </w:r>
            <w:r w:rsidRPr="00AD3DBF">
              <w:rPr>
                <w:rFonts w:asciiTheme="minorHAnsi" w:hAnsiTheme="minorHAnsi" w:cstheme="minorHAnsi"/>
                <w:i/>
                <w:sz w:val="22"/>
                <w:szCs w:val="22"/>
              </w:rPr>
              <w:t>dlacz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ego wybrano taką grupę docelową; </w:t>
            </w:r>
            <w:r w:rsidRPr="00AD3DBF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z jakich innych ofert mogą skorzystać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k</w:t>
            </w:r>
            <w:r w:rsidRPr="00AD3DBF">
              <w:rPr>
                <w:rFonts w:asciiTheme="minorHAnsi" w:hAnsiTheme="minorHAnsi" w:cstheme="minorHAnsi"/>
                <w:i/>
                <w:sz w:val="22"/>
                <w:szCs w:val="22"/>
              </w:rPr>
              <w:t>lienci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/ kontrahenci/ odbiorcy; c</w:t>
            </w:r>
            <w:r w:rsidRPr="00AD3DBF">
              <w:rPr>
                <w:rFonts w:asciiTheme="minorHAnsi" w:hAnsiTheme="minorHAnsi" w:cstheme="minorHAnsi"/>
                <w:i/>
                <w:sz w:val="22"/>
                <w:szCs w:val="22"/>
              </w:rPr>
              <w:t>zym będzie się różnić oferta wnioskodawcy na</w:t>
            </w:r>
            <w:r w:rsidR="00CA3214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 w:rsidRPr="00AD3DBF">
              <w:rPr>
                <w:rFonts w:asciiTheme="minorHAnsi" w:hAnsiTheme="minorHAnsi" w:cstheme="minorHAnsi"/>
                <w:i/>
                <w:sz w:val="22"/>
                <w:szCs w:val="22"/>
              </w:rPr>
              <w:t>tle konkurencji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; c</w:t>
            </w:r>
            <w:r w:rsidRPr="00AD3DBF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zy w miejscu </w:t>
            </w:r>
            <w:r w:rsidRPr="00AD3DBF">
              <w:rPr>
                <w:rFonts w:asciiTheme="minorHAnsi" w:hAnsiTheme="minorHAnsi" w:cstheme="minorHAnsi"/>
                <w:i/>
                <w:sz w:val="22"/>
                <w:szCs w:val="22"/>
              </w:rPr>
              <w:lastRenderedPageBreak/>
              <w:t>planowanej działalności gospodarczej (tj. na obszarze działalności firmy) istnieje firma o identycznym/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podobnym profilu działalności; ocena rozeznania rynku (pod kątem odbiorców i konkurentów).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B19" w:rsidRPr="00E71B19" w:rsidRDefault="00E71B19" w:rsidP="00E71B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B19" w:rsidRPr="00E71B19" w:rsidRDefault="00E71B19" w:rsidP="00BE7D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B19" w:rsidRPr="00E71B19" w:rsidRDefault="00E71B19" w:rsidP="00BE7D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  <w:tr w:rsidR="00BE7D7A" w:rsidRPr="00E71B19" w:rsidTr="003008F6">
        <w:trPr>
          <w:trHeight w:val="2684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D7A" w:rsidRPr="00AD3DBF" w:rsidRDefault="00BE7D7A" w:rsidP="00BE7D7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3DBF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3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. Perspektywy na rynku</w:t>
            </w:r>
            <w:r w:rsidRPr="00AD3DB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(o</w:t>
            </w:r>
            <w:r w:rsidRPr="00751270">
              <w:rPr>
                <w:rFonts w:asciiTheme="minorHAnsi" w:hAnsiTheme="minorHAnsi" w:cstheme="minorHAnsi"/>
                <w:i/>
                <w:sz w:val="22"/>
                <w:szCs w:val="22"/>
              </w:rPr>
              <w:t>pi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s</w:t>
            </w:r>
            <w:r w:rsidRPr="00751270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w jaki sposób i na jakiej podstawie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o</w:t>
            </w:r>
            <w:r w:rsidRPr="00751270">
              <w:rPr>
                <w:rFonts w:asciiTheme="minorHAnsi" w:hAnsiTheme="minorHAnsi" w:cstheme="minorHAnsi"/>
                <w:i/>
                <w:sz w:val="22"/>
                <w:szCs w:val="22"/>
              </w:rPr>
              <w:t>szac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owano </w:t>
            </w:r>
            <w:r w:rsidRPr="00751270">
              <w:rPr>
                <w:rFonts w:asciiTheme="minorHAnsi" w:hAnsiTheme="minorHAnsi" w:cstheme="minorHAnsi"/>
                <w:i/>
                <w:sz w:val="22"/>
                <w:szCs w:val="22"/>
              </w:rPr>
              <w:t>wielkość sprzedaży, w jaki sposób kształtowana będzie polityka cenowa, polityka sprzedaży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, w jaki sposób prowadzona będzie sprzedaż; </w:t>
            </w:r>
            <w:r w:rsidRPr="00751270">
              <w:rPr>
                <w:rFonts w:asciiTheme="minorHAnsi" w:hAnsiTheme="minorHAnsi" w:cstheme="minorHAnsi"/>
                <w:i/>
                <w:sz w:val="22"/>
                <w:szCs w:val="22"/>
              </w:rPr>
              <w:t>opis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s</w:t>
            </w:r>
            <w:r w:rsidRPr="00751270">
              <w:rPr>
                <w:rFonts w:asciiTheme="minorHAnsi" w:hAnsiTheme="minorHAnsi" w:cstheme="minorHAnsi"/>
                <w:i/>
                <w:sz w:val="22"/>
                <w:szCs w:val="22"/>
              </w:rPr>
              <w:t>top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nia </w:t>
            </w:r>
            <w:r w:rsidRPr="00751270">
              <w:rPr>
                <w:rFonts w:asciiTheme="minorHAnsi" w:hAnsiTheme="minorHAnsi" w:cstheme="minorHAnsi"/>
                <w:i/>
                <w:sz w:val="22"/>
                <w:szCs w:val="22"/>
              </w:rPr>
              <w:t>przygotowania do prowadzenia takiej działalności gospodarczej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.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D7A" w:rsidRPr="00E71B19" w:rsidRDefault="00BE7D7A" w:rsidP="00E71B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D7A" w:rsidRPr="00E71B19" w:rsidRDefault="00BE7D7A" w:rsidP="00BE7D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D7A" w:rsidRDefault="00BE7D7A" w:rsidP="00BE7D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  <w:tr w:rsidR="00E71B19" w:rsidRPr="00E71B19" w:rsidTr="003008F6">
        <w:trPr>
          <w:trHeight w:val="2386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B19" w:rsidRPr="00E71B19" w:rsidRDefault="000958C9" w:rsidP="000958C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D3DB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4.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Szanse i zagrożenia na utrzymanie działalności gospodarczej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(opis jakie są mocne strony przedsięwzięcia oraz jakie są słabe strony przedsięwzięcia; jakie wskazano ewentualne środki zaradcze; opis mocnych i słabych strony oferowanych produktów/ usług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B19" w:rsidRPr="00E71B19" w:rsidRDefault="00E71B19" w:rsidP="00E71B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B19" w:rsidRPr="00E71B19" w:rsidRDefault="00E71B19" w:rsidP="00BE7D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B19" w:rsidRPr="00E71B19" w:rsidRDefault="00E71B19" w:rsidP="00BE7D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0958C9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71B19" w:rsidRPr="00E71B19" w:rsidTr="003008F6">
        <w:trPr>
          <w:trHeight w:val="838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B19" w:rsidRPr="006F5C1F" w:rsidRDefault="00712885" w:rsidP="006F5C1F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AD3DBF">
              <w:rPr>
                <w:rFonts w:asciiTheme="minorHAnsi" w:hAnsiTheme="minorHAnsi" w:cstheme="minorHAnsi"/>
                <w:b/>
                <w:sz w:val="22"/>
                <w:szCs w:val="22"/>
              </w:rPr>
              <w:t>5. Zakres planowanej inwestycji</w:t>
            </w:r>
            <w:r w:rsidR="006F5C1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6F5C1F">
              <w:rPr>
                <w:rFonts w:asciiTheme="minorHAnsi" w:hAnsiTheme="minorHAnsi" w:cstheme="minorHAnsi"/>
                <w:i/>
                <w:sz w:val="22"/>
                <w:szCs w:val="22"/>
              </w:rPr>
              <w:t>(opis</w:t>
            </w:r>
            <w:r w:rsidRPr="00AD3DBF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 w:rsidR="006F5C1F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co jest </w:t>
            </w:r>
            <w:r w:rsidRPr="00AD3DBF">
              <w:rPr>
                <w:rFonts w:asciiTheme="minorHAnsi" w:hAnsiTheme="minorHAnsi" w:cstheme="minorHAnsi"/>
                <w:i/>
                <w:sz w:val="22"/>
                <w:szCs w:val="22"/>
              </w:rPr>
              <w:t>niezbędne by planowane przedsiębiorstwo mogło sprawnie funkcjonować</w:t>
            </w:r>
            <w:r w:rsidR="006F5C1F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, tj. </w:t>
            </w:r>
            <w:r w:rsidRPr="00AD3DBF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odpowiedni lokal, sprzęt, pracownicy, uprawnienia, koncesje, wymogi prawne itp</w:t>
            </w:r>
            <w:r w:rsidR="006F5C1F">
              <w:rPr>
                <w:rFonts w:asciiTheme="minorHAnsi" w:hAnsiTheme="minorHAnsi" w:cstheme="minorHAnsi"/>
                <w:i/>
                <w:sz w:val="22"/>
                <w:szCs w:val="22"/>
              </w:rPr>
              <w:t>.; ocena z</w:t>
            </w:r>
            <w:r w:rsidRPr="00AD3DBF">
              <w:rPr>
                <w:rFonts w:asciiTheme="minorHAnsi" w:hAnsiTheme="minorHAnsi" w:cstheme="minorHAnsi"/>
                <w:i/>
                <w:sz w:val="22"/>
                <w:szCs w:val="22"/>
              </w:rPr>
              <w:t>akup</w:t>
            </w:r>
            <w:r w:rsidR="006F5C1F">
              <w:rPr>
                <w:rFonts w:asciiTheme="minorHAnsi" w:hAnsiTheme="minorHAnsi" w:cstheme="minorHAnsi"/>
                <w:i/>
                <w:sz w:val="22"/>
                <w:szCs w:val="22"/>
              </w:rPr>
              <w:t>ów</w:t>
            </w:r>
            <w:r w:rsidRPr="00AD3DBF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w ramach otrzymanej dotacji</w:t>
            </w:r>
            <w:r w:rsidR="006F5C1F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pod kątem m.in. celowości, kwalifikowalności, niezbędności; ocena ko</w:t>
            </w:r>
            <w:r w:rsidRPr="00AD3DBF">
              <w:rPr>
                <w:rFonts w:asciiTheme="minorHAnsi" w:hAnsiTheme="minorHAnsi" w:cstheme="minorHAnsi"/>
                <w:i/>
                <w:sz w:val="22"/>
                <w:szCs w:val="22"/>
              </w:rPr>
              <w:t>szt</w:t>
            </w:r>
            <w:r w:rsidR="006F5C1F">
              <w:rPr>
                <w:rFonts w:asciiTheme="minorHAnsi" w:hAnsiTheme="minorHAnsi" w:cstheme="minorHAnsi"/>
                <w:i/>
                <w:sz w:val="22"/>
                <w:szCs w:val="22"/>
              </w:rPr>
              <w:t>ów</w:t>
            </w:r>
            <w:r w:rsidRPr="00AD3DBF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poszczególnych elementów inwestycji</w:t>
            </w:r>
            <w:r w:rsidR="006F5C1F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i uzasadnienia poniesienia wydatku;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 w:rsidR="006F5C1F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czy zaplanowano wkład własny; 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B19" w:rsidRPr="00E71B19" w:rsidRDefault="00E71B19" w:rsidP="00E71B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B19" w:rsidRPr="00E71B19" w:rsidRDefault="00E71B19" w:rsidP="00BE7D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B19" w:rsidRPr="00E71B19" w:rsidRDefault="00712885" w:rsidP="00BE7D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  <w:p w:rsidR="00E71B19" w:rsidRPr="00E71B19" w:rsidRDefault="00E71B19" w:rsidP="00BE7D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F5C1F" w:rsidRPr="00E71B19" w:rsidTr="00961478">
        <w:trPr>
          <w:trHeight w:val="305"/>
        </w:trPr>
        <w:tc>
          <w:tcPr>
            <w:tcW w:w="6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C1F" w:rsidRPr="00E71B19" w:rsidRDefault="006F5C1F" w:rsidP="00E71B1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Łączna liczba punktów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C1F" w:rsidRPr="00E71B19" w:rsidRDefault="006F5C1F" w:rsidP="00BE7D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C1F" w:rsidRDefault="006F5C1F" w:rsidP="00BE7D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</w:tbl>
    <w:p w:rsidR="000C4987" w:rsidRPr="00E71B19" w:rsidRDefault="000C4987" w:rsidP="00E71B19">
      <w:pPr>
        <w:ind w:left="708"/>
        <w:rPr>
          <w:rFonts w:asciiTheme="minorHAnsi" w:hAnsiTheme="minorHAnsi" w:cstheme="minorHAnsi"/>
          <w:sz w:val="22"/>
          <w:szCs w:val="22"/>
        </w:rPr>
      </w:pPr>
      <w:r w:rsidRPr="00E71B19">
        <w:rPr>
          <w:rFonts w:asciiTheme="minorHAnsi" w:hAnsiTheme="minorHAnsi" w:cstheme="minorHAnsi"/>
          <w:sz w:val="22"/>
          <w:szCs w:val="22"/>
        </w:rPr>
        <w:t xml:space="preserve"> </w:t>
      </w:r>
    </w:p>
    <w:tbl>
      <w:tblPr>
        <w:tblStyle w:val="TableGrid"/>
        <w:tblW w:w="9213" w:type="dxa"/>
        <w:tblInd w:w="-108" w:type="dxa"/>
        <w:tblCellMar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080"/>
        <w:gridCol w:w="992"/>
        <w:gridCol w:w="993"/>
        <w:gridCol w:w="4148"/>
      </w:tblGrid>
      <w:tr w:rsidR="000C4987" w:rsidRPr="00E71B19" w:rsidTr="00B41C09">
        <w:trPr>
          <w:trHeight w:val="569"/>
        </w:trPr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987" w:rsidRPr="006F5C1F" w:rsidRDefault="006F5C1F" w:rsidP="006F5C1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Czy formularz uzyskał </w:t>
            </w:r>
            <w:r w:rsidR="000C4987" w:rsidRPr="006F5C1F">
              <w:rPr>
                <w:rFonts w:asciiTheme="minorHAnsi" w:hAnsiTheme="minorHAnsi" w:cstheme="minorHAnsi"/>
                <w:b/>
                <w:sz w:val="22"/>
                <w:szCs w:val="22"/>
              </w:rPr>
              <w:t>min. 60% maksymalnej liczby punktów?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987" w:rsidRPr="006F5C1F" w:rsidRDefault="000C4987" w:rsidP="006F5C1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F5C1F">
              <w:rPr>
                <w:rFonts w:asciiTheme="minorHAnsi" w:hAnsiTheme="minorHAnsi" w:cstheme="minorHAnsi"/>
                <w:b/>
                <w:sz w:val="22"/>
                <w:szCs w:val="22"/>
              </w:rPr>
              <w:t>Tak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987" w:rsidRPr="006F5C1F" w:rsidRDefault="000C4987" w:rsidP="006F5C1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F5C1F">
              <w:rPr>
                <w:rFonts w:asciiTheme="minorHAnsi" w:hAnsiTheme="minorHAnsi" w:cstheme="minorHAnsi"/>
                <w:b/>
                <w:sz w:val="22"/>
                <w:szCs w:val="22"/>
              </w:rPr>
              <w:t>Nie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987" w:rsidRPr="00E71B19" w:rsidRDefault="000C4987" w:rsidP="006F5C1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hAnsiTheme="minorHAnsi" w:cstheme="minorHAnsi"/>
                <w:sz w:val="22"/>
                <w:szCs w:val="22"/>
              </w:rPr>
              <w:t xml:space="preserve">Jeśli nie </w:t>
            </w:r>
            <w:r w:rsidR="006F5C1F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E71B19">
              <w:rPr>
                <w:rFonts w:asciiTheme="minorHAnsi" w:hAnsiTheme="minorHAnsi" w:cstheme="minorHAnsi"/>
                <w:sz w:val="22"/>
                <w:szCs w:val="22"/>
              </w:rPr>
              <w:t xml:space="preserve"> odrzucenie aplikacji bez dalszej oceny </w:t>
            </w:r>
          </w:p>
        </w:tc>
      </w:tr>
      <w:tr w:rsidR="006F5C1F" w:rsidRPr="00E71B19" w:rsidTr="00B41C09">
        <w:trPr>
          <w:trHeight w:val="407"/>
        </w:trPr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C1F" w:rsidRPr="006F5C1F" w:rsidRDefault="006F5C1F" w:rsidP="00D94D9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Rekomendacja do </w:t>
            </w:r>
            <w:r w:rsidR="00D94D94">
              <w:rPr>
                <w:rFonts w:asciiTheme="minorHAnsi" w:hAnsiTheme="minorHAnsi" w:cstheme="minorHAnsi"/>
                <w:b/>
                <w:sz w:val="22"/>
                <w:szCs w:val="22"/>
              </w:rPr>
              <w:t>udziału w II etapie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rekrutacji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C1F" w:rsidRPr="006F5C1F" w:rsidRDefault="006F5C1F" w:rsidP="006F5C1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F5C1F">
              <w:rPr>
                <w:rFonts w:asciiTheme="minorHAnsi" w:hAnsiTheme="minorHAnsi" w:cstheme="minorHAnsi"/>
                <w:b/>
                <w:sz w:val="22"/>
                <w:szCs w:val="22"/>
              </w:rPr>
              <w:t>Tak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C1F" w:rsidRPr="006F5C1F" w:rsidRDefault="006F5C1F" w:rsidP="006F5C1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F5C1F">
              <w:rPr>
                <w:rFonts w:asciiTheme="minorHAnsi" w:hAnsiTheme="minorHAnsi" w:cstheme="minorHAnsi"/>
                <w:b/>
                <w:sz w:val="22"/>
                <w:szCs w:val="22"/>
              </w:rPr>
              <w:t>Nie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C1F" w:rsidRPr="00E71B19" w:rsidRDefault="006F5C1F" w:rsidP="006F5C1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Jeśli nie - uzasadnienie braku rekomendacji</w:t>
            </w:r>
          </w:p>
        </w:tc>
      </w:tr>
    </w:tbl>
    <w:p w:rsidR="00961478" w:rsidRDefault="00961478" w:rsidP="00522CE1">
      <w:pPr>
        <w:rPr>
          <w:rFonts w:asciiTheme="minorHAnsi" w:hAnsiTheme="minorHAnsi" w:cstheme="minorHAnsi"/>
          <w:sz w:val="22"/>
          <w:szCs w:val="22"/>
        </w:rPr>
      </w:pPr>
    </w:p>
    <w:p w:rsidR="00CA3214" w:rsidRDefault="00CA3214" w:rsidP="00522CE1">
      <w:pPr>
        <w:rPr>
          <w:rFonts w:asciiTheme="minorHAnsi" w:hAnsiTheme="minorHAnsi" w:cstheme="minorHAnsi"/>
          <w:b/>
          <w:sz w:val="22"/>
          <w:szCs w:val="22"/>
        </w:rPr>
      </w:pPr>
    </w:p>
    <w:p w:rsidR="00CA3214" w:rsidRDefault="00CA3214" w:rsidP="00522CE1">
      <w:pPr>
        <w:rPr>
          <w:rFonts w:asciiTheme="minorHAnsi" w:hAnsiTheme="minorHAnsi" w:cstheme="minorHAnsi"/>
          <w:b/>
          <w:sz w:val="22"/>
          <w:szCs w:val="22"/>
        </w:rPr>
      </w:pPr>
    </w:p>
    <w:p w:rsidR="00CA3214" w:rsidRDefault="00CA3214" w:rsidP="00522CE1">
      <w:pPr>
        <w:rPr>
          <w:rFonts w:asciiTheme="minorHAnsi" w:hAnsiTheme="minorHAnsi" w:cstheme="minorHAnsi"/>
          <w:b/>
          <w:sz w:val="22"/>
          <w:szCs w:val="22"/>
        </w:rPr>
      </w:pPr>
    </w:p>
    <w:p w:rsidR="00522CE1" w:rsidRPr="00522CE1" w:rsidRDefault="00522CE1" w:rsidP="00522CE1">
      <w:pPr>
        <w:rPr>
          <w:rFonts w:asciiTheme="minorHAnsi" w:hAnsiTheme="minorHAnsi" w:cstheme="minorHAnsi"/>
          <w:b/>
          <w:sz w:val="22"/>
          <w:szCs w:val="22"/>
        </w:rPr>
      </w:pPr>
      <w:r w:rsidRPr="00522CE1">
        <w:rPr>
          <w:rFonts w:asciiTheme="minorHAnsi" w:hAnsiTheme="minorHAnsi" w:cstheme="minorHAnsi"/>
          <w:b/>
          <w:sz w:val="22"/>
          <w:szCs w:val="22"/>
        </w:rPr>
        <w:lastRenderedPageBreak/>
        <w:t xml:space="preserve">UZASADNIENIE PRYZNANEJ OCENY (minimum 15 zdań) </w:t>
      </w:r>
    </w:p>
    <w:p w:rsidR="00522CE1" w:rsidRDefault="00522CE1" w:rsidP="00522CE1">
      <w:pPr>
        <w:rPr>
          <w:rFonts w:asciiTheme="minorHAnsi" w:hAnsiTheme="minorHAnsi" w:cstheme="minorHAnsi"/>
          <w:sz w:val="22"/>
          <w:szCs w:val="22"/>
        </w:rPr>
      </w:pPr>
    </w:p>
    <w:p w:rsidR="00522CE1" w:rsidRDefault="00522CE1" w:rsidP="00522CE1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22CE1" w:rsidRDefault="00522CE1" w:rsidP="00522CE1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522CE1" w:rsidRDefault="00522CE1" w:rsidP="00522CE1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522CE1" w:rsidRDefault="00522CE1" w:rsidP="00522CE1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522CE1" w:rsidRDefault="00522CE1" w:rsidP="00522CE1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522CE1" w:rsidRDefault="00522CE1" w:rsidP="00522CE1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522CE1" w:rsidRDefault="00522CE1" w:rsidP="00522CE1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522CE1" w:rsidRDefault="00522CE1" w:rsidP="00522CE1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CA3214" w:rsidRDefault="00CA3214" w:rsidP="00522CE1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CA3214" w:rsidRDefault="00CA3214" w:rsidP="00522CE1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p w:rsidR="00961478" w:rsidRPr="00E71B19" w:rsidRDefault="00961478" w:rsidP="00E71B19">
      <w:pPr>
        <w:ind w:left="708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6F5C1F" w:rsidTr="00B665C4">
        <w:tc>
          <w:tcPr>
            <w:tcW w:w="4530" w:type="dxa"/>
          </w:tcPr>
          <w:p w:rsidR="006F5C1F" w:rsidRDefault="006F5C1F" w:rsidP="006F5C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6F5C1F" w:rsidRDefault="006F5C1F" w:rsidP="006F5C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--------------------------------------------------------</w:t>
            </w:r>
          </w:p>
          <w:p w:rsidR="006F5C1F" w:rsidRDefault="006F5C1F" w:rsidP="00B665C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(miejscowość, data)</w:t>
            </w:r>
          </w:p>
          <w:p w:rsidR="00B665C4" w:rsidRDefault="00B665C4" w:rsidP="00B665C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0" w:type="dxa"/>
          </w:tcPr>
          <w:p w:rsidR="006F5C1F" w:rsidRDefault="006F5C1F" w:rsidP="006F5C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6F5C1F" w:rsidRDefault="006F5C1F" w:rsidP="006F5C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………………………………………………………………..</w:t>
            </w:r>
          </w:p>
          <w:p w:rsidR="006F5C1F" w:rsidRDefault="006F5C1F" w:rsidP="006F5C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(podpis oceniającego)</w:t>
            </w:r>
          </w:p>
        </w:tc>
      </w:tr>
    </w:tbl>
    <w:p w:rsidR="00217BDF" w:rsidRPr="00961478" w:rsidRDefault="00217BDF" w:rsidP="00961478">
      <w:pPr>
        <w:rPr>
          <w:rFonts w:asciiTheme="minorHAnsi" w:hAnsiTheme="minorHAnsi" w:cstheme="minorHAnsi"/>
          <w:sz w:val="10"/>
          <w:szCs w:val="10"/>
        </w:rPr>
      </w:pPr>
    </w:p>
    <w:sectPr w:rsidR="00217BDF" w:rsidRPr="00961478" w:rsidSect="00667F4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813" w:right="1418" w:bottom="1418" w:left="1418" w:header="340" w:footer="9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01B" w:rsidRDefault="009F501B">
      <w:r>
        <w:separator/>
      </w:r>
    </w:p>
  </w:endnote>
  <w:endnote w:type="continuationSeparator" w:id="0">
    <w:p w:rsidR="009F501B" w:rsidRDefault="009F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124D4A" w:rsidRDefault="00B2526A" w:rsidP="00124D4A">
    <w:pPr>
      <w:pStyle w:val="Stopka"/>
    </w:pPr>
    <w:r>
      <w:rPr>
        <w:noProof/>
      </w:rPr>
      <w:drawing>
        <wp:anchor distT="0" distB="0" distL="114300" distR="114300" simplePos="0" relativeHeight="251662848" behindDoc="0" locked="0" layoutInCell="1" allowOverlap="1" wp14:anchorId="6EA5EF5D" wp14:editId="6EDCABE8">
          <wp:simplePos x="0" y="0"/>
          <wp:positionH relativeFrom="column">
            <wp:posOffset>4766945</wp:posOffset>
          </wp:positionH>
          <wp:positionV relativeFrom="paragraph">
            <wp:posOffset>94615</wp:posOffset>
          </wp:positionV>
          <wp:extent cx="1591310" cy="286385"/>
          <wp:effectExtent l="0" t="0" r="8890" b="0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286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C6138">
      <w:rPr>
        <w:noProof/>
      </w:rPr>
      <w:drawing>
        <wp:anchor distT="0" distB="0" distL="114300" distR="114300" simplePos="0" relativeHeight="251657728" behindDoc="0" locked="0" layoutInCell="0" allowOverlap="1" wp14:anchorId="4BDF6B6D" wp14:editId="5529169A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7" name="Obraz 7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B01F08" w:rsidRDefault="00217BDF" w:rsidP="00B01F08">
    <w:pPr>
      <w:pStyle w:val="Stopka"/>
    </w:pPr>
    <w:r>
      <w:rPr>
        <w:noProof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4795520</wp:posOffset>
          </wp:positionH>
          <wp:positionV relativeFrom="paragraph">
            <wp:posOffset>94615</wp:posOffset>
          </wp:positionV>
          <wp:extent cx="1589057" cy="285750"/>
          <wp:effectExtent l="0" t="0" r="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ONZ Gdańsk.JPG"/>
                  <pic:cNvPicPr/>
                </pic:nvPicPr>
                <pic:blipFill>
                  <a:blip r:embed="rId1" cstate="print">
                    <a:duotone>
                      <a:schemeClr val="accent3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9057" cy="285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C6138">
      <w:rPr>
        <w:noProof/>
      </w:rPr>
      <w:drawing>
        <wp:anchor distT="0" distB="0" distL="114300" distR="114300" simplePos="0" relativeHeight="251656704" behindDoc="0" locked="0" layoutInCell="0" allowOverlap="1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10" name="Obraz 10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01B" w:rsidRDefault="009F501B">
      <w:r>
        <w:separator/>
      </w:r>
    </w:p>
  </w:footnote>
  <w:footnote w:type="continuationSeparator" w:id="0">
    <w:p w:rsidR="009F501B" w:rsidRDefault="009F50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4BF3" w:rsidRDefault="00667F4C">
    <w:pPr>
      <w:pStyle w:val="Nagwek"/>
    </w:pPr>
    <w:r>
      <w:rPr>
        <w:noProof/>
      </w:rPr>
      <w:drawing>
        <wp:anchor distT="0" distB="0" distL="114300" distR="114300" simplePos="0" relativeHeight="251661824" behindDoc="0" locked="0" layoutInCell="0" allowOverlap="1" wp14:anchorId="7E323435" wp14:editId="6709C6EB">
          <wp:simplePos x="0" y="0"/>
          <wp:positionH relativeFrom="margin">
            <wp:align>center</wp:align>
          </wp:positionH>
          <wp:positionV relativeFrom="page">
            <wp:posOffset>234315</wp:posOffset>
          </wp:positionV>
          <wp:extent cx="7019925" cy="752475"/>
          <wp:effectExtent l="0" t="0" r="9525" b="9525"/>
          <wp:wrapNone/>
          <wp:docPr id="2" name="Obraz 2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Default="002C6138">
    <w:pPr>
      <w:pStyle w:val="Nagwek"/>
    </w:pP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margin">
            <wp:align>center</wp:align>
          </wp:positionH>
          <wp:positionV relativeFrom="page">
            <wp:posOffset>252095</wp:posOffset>
          </wp:positionV>
          <wp:extent cx="7019925" cy="752475"/>
          <wp:effectExtent l="0" t="0" r="9525" b="9525"/>
          <wp:wrapNone/>
          <wp:docPr id="8" name="Obraz 8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601EE"/>
    <w:multiLevelType w:val="hybridMultilevel"/>
    <w:tmpl w:val="7BB43772"/>
    <w:lvl w:ilvl="0" w:tplc="6DF4BA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E3528"/>
    <w:multiLevelType w:val="hybridMultilevel"/>
    <w:tmpl w:val="C06A1B00"/>
    <w:lvl w:ilvl="0" w:tplc="9EF462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A7A1A15"/>
    <w:multiLevelType w:val="hybridMultilevel"/>
    <w:tmpl w:val="B1442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96565E"/>
    <w:multiLevelType w:val="hybridMultilevel"/>
    <w:tmpl w:val="24C86E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642A38"/>
    <w:multiLevelType w:val="hybridMultilevel"/>
    <w:tmpl w:val="A4A4DA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5B0A47"/>
    <w:multiLevelType w:val="hybridMultilevel"/>
    <w:tmpl w:val="92B46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71008A"/>
    <w:multiLevelType w:val="hybridMultilevel"/>
    <w:tmpl w:val="D27EB84E"/>
    <w:lvl w:ilvl="0" w:tplc="39E6B13C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B351CE"/>
    <w:multiLevelType w:val="hybridMultilevel"/>
    <w:tmpl w:val="0F408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405B7B"/>
    <w:multiLevelType w:val="hybridMultilevel"/>
    <w:tmpl w:val="6F0CB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967C42"/>
    <w:multiLevelType w:val="hybridMultilevel"/>
    <w:tmpl w:val="40462A1C"/>
    <w:lvl w:ilvl="0" w:tplc="6B867F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63B57EE"/>
    <w:multiLevelType w:val="hybridMultilevel"/>
    <w:tmpl w:val="2288437C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11">
    <w:nsid w:val="5BC1522E"/>
    <w:multiLevelType w:val="hybridMultilevel"/>
    <w:tmpl w:val="8578BD6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C3120C3"/>
    <w:multiLevelType w:val="hybridMultilevel"/>
    <w:tmpl w:val="59CE96F8"/>
    <w:lvl w:ilvl="0" w:tplc="FA58B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E223CA"/>
    <w:multiLevelType w:val="hybridMultilevel"/>
    <w:tmpl w:val="E42A9CDE"/>
    <w:lvl w:ilvl="0" w:tplc="708057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B463BFB"/>
    <w:multiLevelType w:val="hybridMultilevel"/>
    <w:tmpl w:val="8BF25C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8C5979"/>
    <w:multiLevelType w:val="hybridMultilevel"/>
    <w:tmpl w:val="618A79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394D1A"/>
    <w:multiLevelType w:val="hybridMultilevel"/>
    <w:tmpl w:val="966E6AA6"/>
    <w:lvl w:ilvl="0" w:tplc="230274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78BF7CEE"/>
    <w:multiLevelType w:val="hybridMultilevel"/>
    <w:tmpl w:val="0F7C480A"/>
    <w:lvl w:ilvl="0" w:tplc="05503326">
      <w:start w:val="1"/>
      <w:numFmt w:val="decimal"/>
      <w:lvlText w:val="%1)"/>
      <w:lvlJc w:val="left"/>
      <w:pPr>
        <w:ind w:left="10"/>
      </w:pPr>
      <w:rPr>
        <w:rFonts w:asciiTheme="minorHAnsi" w:eastAsia="Times New Roman" w:hAnsiTheme="minorHAnsi" w:cstheme="minorHAnsi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EC65D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648B1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60B7A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4ADEF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5CEB4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4EF7E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6CAD0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709F7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5"/>
  </w:num>
  <w:num w:numId="7">
    <w:abstractNumId w:val="7"/>
  </w:num>
  <w:num w:numId="8">
    <w:abstractNumId w:val="14"/>
  </w:num>
  <w:num w:numId="9">
    <w:abstractNumId w:val="1"/>
  </w:num>
  <w:num w:numId="10">
    <w:abstractNumId w:val="6"/>
  </w:num>
  <w:num w:numId="11">
    <w:abstractNumId w:val="9"/>
  </w:num>
  <w:num w:numId="12">
    <w:abstractNumId w:val="0"/>
  </w:num>
  <w:num w:numId="13">
    <w:abstractNumId w:val="13"/>
  </w:num>
  <w:num w:numId="14">
    <w:abstractNumId w:val="11"/>
  </w:num>
  <w:num w:numId="15">
    <w:abstractNumId w:val="16"/>
  </w:num>
  <w:num w:numId="16">
    <w:abstractNumId w:val="12"/>
  </w:num>
  <w:num w:numId="17">
    <w:abstractNumId w:val="17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433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138"/>
    <w:rsid w:val="00061F20"/>
    <w:rsid w:val="00080D83"/>
    <w:rsid w:val="0008498D"/>
    <w:rsid w:val="00086DC4"/>
    <w:rsid w:val="000958C9"/>
    <w:rsid w:val="000C4987"/>
    <w:rsid w:val="000D283E"/>
    <w:rsid w:val="00100DBB"/>
    <w:rsid w:val="00101A97"/>
    <w:rsid w:val="00124D4A"/>
    <w:rsid w:val="00130B23"/>
    <w:rsid w:val="001A2961"/>
    <w:rsid w:val="001B210F"/>
    <w:rsid w:val="00217BDF"/>
    <w:rsid w:val="00241C1F"/>
    <w:rsid w:val="002425AE"/>
    <w:rsid w:val="002C6138"/>
    <w:rsid w:val="002C6347"/>
    <w:rsid w:val="003008F6"/>
    <w:rsid w:val="00320AAC"/>
    <w:rsid w:val="00325198"/>
    <w:rsid w:val="0035482A"/>
    <w:rsid w:val="003619F2"/>
    <w:rsid w:val="00365820"/>
    <w:rsid w:val="003C554F"/>
    <w:rsid w:val="0040149C"/>
    <w:rsid w:val="00414478"/>
    <w:rsid w:val="00461B4C"/>
    <w:rsid w:val="004861BD"/>
    <w:rsid w:val="00492BD3"/>
    <w:rsid w:val="004A689E"/>
    <w:rsid w:val="004B70BD"/>
    <w:rsid w:val="0052111D"/>
    <w:rsid w:val="00522CE1"/>
    <w:rsid w:val="00531AAC"/>
    <w:rsid w:val="00537F26"/>
    <w:rsid w:val="005760A9"/>
    <w:rsid w:val="00594464"/>
    <w:rsid w:val="00597990"/>
    <w:rsid w:val="005A0BC7"/>
    <w:rsid w:val="00621F12"/>
    <w:rsid w:val="00622781"/>
    <w:rsid w:val="0063361A"/>
    <w:rsid w:val="00640BFF"/>
    <w:rsid w:val="00667F4C"/>
    <w:rsid w:val="0069621B"/>
    <w:rsid w:val="006F209E"/>
    <w:rsid w:val="006F5C1F"/>
    <w:rsid w:val="00712885"/>
    <w:rsid w:val="0072679D"/>
    <w:rsid w:val="00727F94"/>
    <w:rsid w:val="007337EB"/>
    <w:rsid w:val="00745D18"/>
    <w:rsid w:val="00776530"/>
    <w:rsid w:val="00791E8E"/>
    <w:rsid w:val="007A0109"/>
    <w:rsid w:val="007B2500"/>
    <w:rsid w:val="007B47DE"/>
    <w:rsid w:val="007D61D6"/>
    <w:rsid w:val="007E0BF6"/>
    <w:rsid w:val="007E1B19"/>
    <w:rsid w:val="007F3623"/>
    <w:rsid w:val="00827311"/>
    <w:rsid w:val="00834BB4"/>
    <w:rsid w:val="00835187"/>
    <w:rsid w:val="00856353"/>
    <w:rsid w:val="00856E3A"/>
    <w:rsid w:val="008945D9"/>
    <w:rsid w:val="008C139A"/>
    <w:rsid w:val="008F7A99"/>
    <w:rsid w:val="009233BB"/>
    <w:rsid w:val="00961478"/>
    <w:rsid w:val="009D71C1"/>
    <w:rsid w:val="009F2CF0"/>
    <w:rsid w:val="009F501B"/>
    <w:rsid w:val="00A04690"/>
    <w:rsid w:val="00A40DD3"/>
    <w:rsid w:val="00A8311B"/>
    <w:rsid w:val="00B01F08"/>
    <w:rsid w:val="00B16E8F"/>
    <w:rsid w:val="00B2526A"/>
    <w:rsid w:val="00B30401"/>
    <w:rsid w:val="00B41C09"/>
    <w:rsid w:val="00B6637D"/>
    <w:rsid w:val="00B665C4"/>
    <w:rsid w:val="00BA5555"/>
    <w:rsid w:val="00BB76D0"/>
    <w:rsid w:val="00BC363C"/>
    <w:rsid w:val="00BE7D7A"/>
    <w:rsid w:val="00C072B6"/>
    <w:rsid w:val="00C62C24"/>
    <w:rsid w:val="00C635B6"/>
    <w:rsid w:val="00C86048"/>
    <w:rsid w:val="00C90647"/>
    <w:rsid w:val="00C96975"/>
    <w:rsid w:val="00CA20F9"/>
    <w:rsid w:val="00CA3214"/>
    <w:rsid w:val="00CB7B10"/>
    <w:rsid w:val="00CC263D"/>
    <w:rsid w:val="00CE005B"/>
    <w:rsid w:val="00CF1A4A"/>
    <w:rsid w:val="00D0361A"/>
    <w:rsid w:val="00D07468"/>
    <w:rsid w:val="00D30ADD"/>
    <w:rsid w:val="00D43A0D"/>
    <w:rsid w:val="00D46867"/>
    <w:rsid w:val="00D526F3"/>
    <w:rsid w:val="00D94882"/>
    <w:rsid w:val="00D94D94"/>
    <w:rsid w:val="00DC733E"/>
    <w:rsid w:val="00DF57BE"/>
    <w:rsid w:val="00E06500"/>
    <w:rsid w:val="00E24BF3"/>
    <w:rsid w:val="00E57060"/>
    <w:rsid w:val="00E71B19"/>
    <w:rsid w:val="00E87616"/>
    <w:rsid w:val="00E876F8"/>
    <w:rsid w:val="00E92047"/>
    <w:rsid w:val="00EA5C16"/>
    <w:rsid w:val="00EB3071"/>
    <w:rsid w:val="00EE0359"/>
    <w:rsid w:val="00EF000D"/>
    <w:rsid w:val="00F32683"/>
    <w:rsid w:val="00F545A3"/>
    <w:rsid w:val="00F615EF"/>
    <w:rsid w:val="00FB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chartTrackingRefBased/>
  <w15:docId w15:val="{7E87EB11-B285-4221-A223-8A497074B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1">
    <w:name w:val="heading 1"/>
    <w:next w:val="Normalny"/>
    <w:link w:val="Nagwek1Znak"/>
    <w:uiPriority w:val="9"/>
    <w:unhideWhenUsed/>
    <w:qFormat/>
    <w:rsid w:val="000C4987"/>
    <w:pPr>
      <w:keepNext/>
      <w:keepLines/>
      <w:ind w:left="10" w:right="-15" w:hanging="10"/>
      <w:jc w:val="center"/>
      <w:outlineLvl w:val="0"/>
    </w:pPr>
    <w:rPr>
      <w:b/>
      <w:color w:val="000000"/>
      <w:sz w:val="24"/>
      <w:szCs w:val="2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E876F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217B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217BDF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uiPriority w:val="99"/>
    <w:rsid w:val="00667F4C"/>
  </w:style>
  <w:style w:type="character" w:styleId="Hipercze">
    <w:name w:val="Hyperlink"/>
    <w:uiPriority w:val="99"/>
    <w:rsid w:val="00667F4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67F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31">
    <w:name w:val="Tekst podstawowy 31"/>
    <w:basedOn w:val="Normalny"/>
    <w:uiPriority w:val="99"/>
    <w:rsid w:val="00667F4C"/>
    <w:pPr>
      <w:suppressAutoHyphens/>
      <w:jc w:val="center"/>
    </w:pPr>
    <w:rPr>
      <w:rFonts w:cs="Arial"/>
      <w:b/>
      <w:bCs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0C4987"/>
    <w:rPr>
      <w:b/>
      <w:color w:val="000000"/>
      <w:sz w:val="24"/>
      <w:szCs w:val="22"/>
    </w:rPr>
  </w:style>
  <w:style w:type="table" w:customStyle="1" w:styleId="TableGrid">
    <w:name w:val="TableGrid"/>
    <w:rsid w:val="000C4987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rsid w:val="006F5C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5Znak">
    <w:name w:val="Nagłówek 5 Znak"/>
    <w:basedOn w:val="Domylnaczcionkaakapitu"/>
    <w:link w:val="Nagwek5"/>
    <w:semiHidden/>
    <w:rsid w:val="00E876F8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IZAB~1\AppData\Local\Temp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76D93-5B1E-42F0-BA3B-8C2E09D2A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62</TotalTime>
  <Pages>5</Pages>
  <Words>879</Words>
  <Characters>6704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7568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Bobrowska</dc:creator>
  <cp:keywords/>
  <cp:lastModifiedBy>Misiek</cp:lastModifiedBy>
  <cp:revision>41</cp:revision>
  <cp:lastPrinted>2017-12-04T19:32:00Z</cp:lastPrinted>
  <dcterms:created xsi:type="dcterms:W3CDTF">2017-12-08T22:50:00Z</dcterms:created>
  <dcterms:modified xsi:type="dcterms:W3CDTF">2018-01-08T11:14:00Z</dcterms:modified>
</cp:coreProperties>
</file>